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550D9A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 января 2024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550D9A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03-од</w:t>
            </w: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8673BF">
        <w:rPr>
          <w:b/>
          <w:sz w:val="28"/>
          <w:szCs w:val="28"/>
        </w:rPr>
        <w:t>пального округа от 23 октября</w:t>
      </w:r>
      <w:r w:rsidR="008673BF" w:rsidRPr="00471D75">
        <w:rPr>
          <w:b/>
          <w:sz w:val="28"/>
          <w:szCs w:val="28"/>
        </w:rPr>
        <w:t xml:space="preserve"> 202</w:t>
      </w:r>
      <w:r w:rsidR="008673BF">
        <w:rPr>
          <w:b/>
          <w:sz w:val="28"/>
          <w:szCs w:val="28"/>
        </w:rPr>
        <w:t>3</w:t>
      </w:r>
      <w:r w:rsidR="008673BF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8673BF">
        <w:rPr>
          <w:b/>
          <w:sz w:val="28"/>
          <w:szCs w:val="28"/>
        </w:rPr>
        <w:t>№ 56</w:t>
      </w:r>
      <w:r w:rsidR="004A22AF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8673BF" w:rsidRPr="004D3181" w:rsidRDefault="008673BF" w:rsidP="008673BF">
      <w:pPr>
        <w:pStyle w:val="1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D3181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4 статьи 21 Бюджетного кодекса Российской Федерации, с изменениями в статьи 18, 20, 21, 23 Бюджетного кодекса РФ, предусмотренные Федеральным законом от 22 октября 2014 года № 311-ФЗ, в целях своевременного составления и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>в приказ финансового управления администрации Пожарс</w:t>
      </w:r>
      <w:r w:rsidR="008673BF">
        <w:rPr>
          <w:sz w:val="28"/>
          <w:szCs w:val="28"/>
        </w:rPr>
        <w:t>кого муниципального района от 23</w:t>
      </w:r>
      <w:r w:rsidR="007C1E4C" w:rsidRPr="00471D75">
        <w:rPr>
          <w:sz w:val="28"/>
          <w:szCs w:val="28"/>
        </w:rPr>
        <w:t xml:space="preserve"> </w:t>
      </w:r>
      <w:r w:rsidR="008673BF">
        <w:rPr>
          <w:sz w:val="28"/>
          <w:szCs w:val="28"/>
        </w:rPr>
        <w:t>октября 2023 года № 56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Pr="00471D75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0E0937" w:rsidRPr="00AA0BFB" w:rsidRDefault="00B44F24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60491</w:t>
      </w:r>
      <w:r w:rsidR="000E0937" w:rsidRPr="00471D75">
        <w:rPr>
          <w:sz w:val="28"/>
          <w:szCs w:val="28"/>
        </w:rPr>
        <w:t xml:space="preserve"> </w:t>
      </w:r>
      <w:r w:rsidR="00DE4240">
        <w:rPr>
          <w:sz w:val="28"/>
          <w:szCs w:val="28"/>
        </w:rPr>
        <w:t>–</w:t>
      </w:r>
      <w:r w:rsidR="000E0937" w:rsidRPr="00471D7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8650A4">
        <w:rPr>
          <w:sz w:val="28"/>
          <w:szCs w:val="28"/>
        </w:rPr>
        <w:t xml:space="preserve">асходы, направленные </w:t>
      </w:r>
      <w:r>
        <w:rPr>
          <w:sz w:val="28"/>
          <w:szCs w:val="28"/>
        </w:rPr>
        <w:t>на доплату к страховой пенсии лицам, замещавшим муниципальные должности.</w:t>
      </w:r>
    </w:p>
    <w:p w:rsidR="007F2498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 xml:space="preserve">Внести в Приложение 1 к Порядку определения перечня и кодов </w:t>
      </w:r>
      <w:r w:rsidR="007F2498" w:rsidRPr="00471D75">
        <w:rPr>
          <w:sz w:val="28"/>
          <w:szCs w:val="28"/>
        </w:rPr>
        <w:lastRenderedPageBreak/>
        <w:t xml:space="preserve">целевых статей расходов бюджета Пожарского муниципального округа, утвержденному приказом финансового управления от </w:t>
      </w:r>
      <w:r w:rsidR="004A22AF">
        <w:rPr>
          <w:sz w:val="28"/>
          <w:szCs w:val="28"/>
        </w:rPr>
        <w:t>23 октября 2023 года № 56</w:t>
      </w:r>
      <w:r w:rsidR="007F2498" w:rsidRPr="00471D75">
        <w:rPr>
          <w:sz w:val="28"/>
          <w:szCs w:val="28"/>
        </w:rPr>
        <w:t>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B44F24" w:rsidRPr="00471D75" w:rsidRDefault="00B44F24" w:rsidP="00B44F24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8D1CAA">
        <w:rPr>
          <w:sz w:val="28"/>
          <w:szCs w:val="28"/>
        </w:rPr>
        <w:t>Непрограммные направления деятельности органов местного самоуправления</w:t>
      </w:r>
      <w:r>
        <w:rPr>
          <w:sz w:val="28"/>
          <w:szCs w:val="28"/>
        </w:rPr>
        <w:t xml:space="preserve"> дополнить пунктом</w:t>
      </w:r>
      <w:r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9C1213" w:rsidRPr="00471D75" w:rsidTr="008F1215">
        <w:tc>
          <w:tcPr>
            <w:tcW w:w="2063" w:type="dxa"/>
            <w:shd w:val="clear" w:color="auto" w:fill="auto"/>
            <w:vAlign w:val="center"/>
          </w:tcPr>
          <w:p w:rsidR="009C1213" w:rsidRPr="009C1213" w:rsidRDefault="00B44F24" w:rsidP="008F1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9999960491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9C1213" w:rsidRPr="009C1213" w:rsidRDefault="00B44F24" w:rsidP="006142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Доплата к страховой пенсии лицам, замещавшим муниципальные должности</w:t>
            </w:r>
          </w:p>
        </w:tc>
      </w:tr>
    </w:tbl>
    <w:p w:rsidR="00614233" w:rsidRDefault="00614233" w:rsidP="00614233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</w:t>
      </w:r>
      <w:r w:rsidR="00FD4330">
        <w:rPr>
          <w:sz w:val="28"/>
          <w:szCs w:val="28"/>
        </w:rPr>
        <w:t xml:space="preserve"> </w:t>
      </w:r>
      <w:bookmarkStart w:id="0" w:name="_GoBack"/>
      <w:bookmarkEnd w:id="0"/>
      <w:r w:rsidR="009D3ADC" w:rsidRPr="00471D75">
        <w:rPr>
          <w:sz w:val="28"/>
          <w:szCs w:val="28"/>
        </w:rPr>
        <w:t xml:space="preserve">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Pr="005E1D42" w:rsidRDefault="004F03FB" w:rsidP="005E1D42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</w:p>
    <w:sectPr w:rsidR="004F03FB" w:rsidRPr="005E1D42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70681"/>
    <w:rsid w:val="001E24D0"/>
    <w:rsid w:val="00211CD7"/>
    <w:rsid w:val="00270689"/>
    <w:rsid w:val="00271B5D"/>
    <w:rsid w:val="002B09F4"/>
    <w:rsid w:val="002B15D8"/>
    <w:rsid w:val="002E54BA"/>
    <w:rsid w:val="002F0B66"/>
    <w:rsid w:val="00300E9B"/>
    <w:rsid w:val="00325182"/>
    <w:rsid w:val="00331238"/>
    <w:rsid w:val="003935C5"/>
    <w:rsid w:val="003D433F"/>
    <w:rsid w:val="00471D75"/>
    <w:rsid w:val="004810D0"/>
    <w:rsid w:val="004942C5"/>
    <w:rsid w:val="004A22AF"/>
    <w:rsid w:val="004C67C2"/>
    <w:rsid w:val="004F03FB"/>
    <w:rsid w:val="00550D9A"/>
    <w:rsid w:val="00595026"/>
    <w:rsid w:val="005E1D42"/>
    <w:rsid w:val="005E6633"/>
    <w:rsid w:val="00614233"/>
    <w:rsid w:val="00620EBF"/>
    <w:rsid w:val="00662292"/>
    <w:rsid w:val="006A2089"/>
    <w:rsid w:val="006D49F4"/>
    <w:rsid w:val="006D57F8"/>
    <w:rsid w:val="006E3FD3"/>
    <w:rsid w:val="006F5E64"/>
    <w:rsid w:val="0070477E"/>
    <w:rsid w:val="007418D7"/>
    <w:rsid w:val="00757DBC"/>
    <w:rsid w:val="007C1E4C"/>
    <w:rsid w:val="007F2498"/>
    <w:rsid w:val="00821A22"/>
    <w:rsid w:val="008225EB"/>
    <w:rsid w:val="008673BF"/>
    <w:rsid w:val="008759DA"/>
    <w:rsid w:val="008A5348"/>
    <w:rsid w:val="008E6CFB"/>
    <w:rsid w:val="009028A8"/>
    <w:rsid w:val="00906255"/>
    <w:rsid w:val="00951D28"/>
    <w:rsid w:val="00954FC4"/>
    <w:rsid w:val="00960751"/>
    <w:rsid w:val="009C1213"/>
    <w:rsid w:val="009D3ADC"/>
    <w:rsid w:val="00A13E63"/>
    <w:rsid w:val="00A4160F"/>
    <w:rsid w:val="00A73159"/>
    <w:rsid w:val="00A76FA9"/>
    <w:rsid w:val="00AA0BFB"/>
    <w:rsid w:val="00B30F26"/>
    <w:rsid w:val="00B44F24"/>
    <w:rsid w:val="00BA2522"/>
    <w:rsid w:val="00BC0ED4"/>
    <w:rsid w:val="00BC1578"/>
    <w:rsid w:val="00BE66E6"/>
    <w:rsid w:val="00C05384"/>
    <w:rsid w:val="00C1779F"/>
    <w:rsid w:val="00C2729C"/>
    <w:rsid w:val="00C37C62"/>
    <w:rsid w:val="00C543CB"/>
    <w:rsid w:val="00D32192"/>
    <w:rsid w:val="00D36D1B"/>
    <w:rsid w:val="00D61BCF"/>
    <w:rsid w:val="00D90B51"/>
    <w:rsid w:val="00DC689C"/>
    <w:rsid w:val="00DD755E"/>
    <w:rsid w:val="00DE4240"/>
    <w:rsid w:val="00E14982"/>
    <w:rsid w:val="00EC18C7"/>
    <w:rsid w:val="00F535CC"/>
    <w:rsid w:val="00FA2B7A"/>
    <w:rsid w:val="00FD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8A7A8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73BF"/>
    <w:pPr>
      <w:keepNext/>
      <w:autoSpaceDE w:val="0"/>
      <w:autoSpaceDN w:val="0"/>
      <w:jc w:val="both"/>
      <w:outlineLvl w:val="0"/>
    </w:pPr>
    <w:rPr>
      <w:rFonts w:ascii="CG Times" w:hAnsi="CG Times" w:cs="CG Times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73BF"/>
    <w:rPr>
      <w:rFonts w:ascii="CG Times" w:hAnsi="CG Times" w:cs="CG Times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417</TotalTime>
  <Pages>2</Pages>
  <Words>262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26</cp:revision>
  <cp:lastPrinted>2024-01-18T22:42:00Z</cp:lastPrinted>
  <dcterms:created xsi:type="dcterms:W3CDTF">2023-02-07T01:08:00Z</dcterms:created>
  <dcterms:modified xsi:type="dcterms:W3CDTF">2024-01-19T03:35:00Z</dcterms:modified>
</cp:coreProperties>
</file>