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7049B6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 января 2024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7049B6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04-од</w:t>
            </w:r>
            <w:bookmarkStart w:id="0" w:name="_GoBack"/>
            <w:bookmarkEnd w:id="0"/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8673BF">
        <w:rPr>
          <w:b/>
          <w:sz w:val="28"/>
          <w:szCs w:val="28"/>
        </w:rPr>
        <w:t>пального округа от 23 октября</w:t>
      </w:r>
      <w:r w:rsidR="008673BF" w:rsidRPr="00471D75">
        <w:rPr>
          <w:b/>
          <w:sz w:val="28"/>
          <w:szCs w:val="28"/>
        </w:rPr>
        <w:t xml:space="preserve"> 202</w:t>
      </w:r>
      <w:r w:rsidR="008673BF">
        <w:rPr>
          <w:b/>
          <w:sz w:val="28"/>
          <w:szCs w:val="28"/>
        </w:rPr>
        <w:t>3</w:t>
      </w:r>
      <w:r w:rsidR="008673BF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8673BF">
        <w:rPr>
          <w:b/>
          <w:sz w:val="28"/>
          <w:szCs w:val="28"/>
        </w:rPr>
        <w:t>№ 56</w:t>
      </w:r>
      <w:r w:rsidR="004A22AF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8673BF" w:rsidRPr="004D3181" w:rsidRDefault="008673BF" w:rsidP="008673BF">
      <w:pPr>
        <w:pStyle w:val="1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D3181">
        <w:rPr>
          <w:rFonts w:ascii="Times New Roman" w:hAnsi="Times New Roman" w:cs="Times New Roman"/>
          <w:sz w:val="28"/>
          <w:szCs w:val="28"/>
          <w:lang w:val="ru-RU"/>
        </w:rPr>
        <w:t>В соответствии с пунктом 4 статьи 21 Бюджетного кодекса Российской Федерации, с изменениями в статьи 18, 20, 21, 23 Бюджетного кодекса РФ, предусмотренные Федеральным законом от 22 октября 2014 года № 311-ФЗ, в целях своевременного составления и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620EBF" w:rsidRPr="00471D75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 </w:t>
      </w:r>
      <w:r w:rsidR="008225EB" w:rsidRPr="00471D75">
        <w:rPr>
          <w:sz w:val="28"/>
          <w:szCs w:val="28"/>
        </w:rPr>
        <w:t xml:space="preserve">Внести </w:t>
      </w:r>
      <w:r w:rsidR="007C1E4C" w:rsidRPr="00471D75">
        <w:rPr>
          <w:sz w:val="28"/>
          <w:szCs w:val="28"/>
        </w:rPr>
        <w:t>в приказ финансового управления администрации Пожарс</w:t>
      </w:r>
      <w:r w:rsidR="008673BF">
        <w:rPr>
          <w:sz w:val="28"/>
          <w:szCs w:val="28"/>
        </w:rPr>
        <w:t>кого муниципального района от 23</w:t>
      </w:r>
      <w:r w:rsidR="007C1E4C" w:rsidRPr="00471D75">
        <w:rPr>
          <w:sz w:val="28"/>
          <w:szCs w:val="28"/>
        </w:rPr>
        <w:t xml:space="preserve"> </w:t>
      </w:r>
      <w:r w:rsidR="008673BF">
        <w:rPr>
          <w:sz w:val="28"/>
          <w:szCs w:val="28"/>
        </w:rPr>
        <w:t>октября 2023 года № 56</w:t>
      </w:r>
      <w:r w:rsidR="007C1E4C" w:rsidRPr="00471D75">
        <w:rPr>
          <w:sz w:val="28"/>
          <w:szCs w:val="28"/>
        </w:rPr>
        <w:t xml:space="preserve">-од «Об утверждении Порядка </w:t>
      </w:r>
      <w:r w:rsidR="008A5348" w:rsidRPr="00471D75">
        <w:rPr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7C1E4C" w:rsidRPr="00471D75">
        <w:rPr>
          <w:sz w:val="28"/>
          <w:szCs w:val="28"/>
        </w:rPr>
        <w:t xml:space="preserve">» </w:t>
      </w:r>
      <w:r w:rsidR="008225EB" w:rsidRPr="00471D75">
        <w:rPr>
          <w:sz w:val="28"/>
          <w:szCs w:val="28"/>
        </w:rPr>
        <w:t>следующие изменения:</w:t>
      </w:r>
    </w:p>
    <w:p w:rsidR="008225EB" w:rsidRPr="00471D75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1.1 </w:t>
      </w:r>
      <w:r w:rsidR="001071E3" w:rsidRPr="00471D75">
        <w:rPr>
          <w:sz w:val="28"/>
          <w:szCs w:val="28"/>
        </w:rPr>
        <w:t>Дополнить</w:t>
      </w:r>
      <w:r w:rsidR="00757DBC" w:rsidRPr="00471D75">
        <w:rPr>
          <w:sz w:val="28"/>
          <w:szCs w:val="28"/>
        </w:rPr>
        <w:t xml:space="preserve"> Порядок</w:t>
      </w:r>
      <w:r w:rsidR="008A5348" w:rsidRPr="00471D75">
        <w:rPr>
          <w:sz w:val="28"/>
          <w:szCs w:val="28"/>
        </w:rPr>
        <w:t xml:space="preserve"> определения перечня и кодов целевых статей расходов бюджета Пожарского муниципального округа</w:t>
      </w:r>
      <w:r w:rsidR="00757DBC" w:rsidRPr="00471D75">
        <w:rPr>
          <w:sz w:val="28"/>
          <w:szCs w:val="28"/>
        </w:rPr>
        <w:t xml:space="preserve"> следующими направлениями расходов</w:t>
      </w:r>
      <w:r w:rsidR="008A5348" w:rsidRPr="00471D75">
        <w:rPr>
          <w:sz w:val="28"/>
          <w:szCs w:val="28"/>
        </w:rPr>
        <w:t>:</w:t>
      </w:r>
    </w:p>
    <w:p w:rsidR="000E0937" w:rsidRPr="00AA0BFB" w:rsidRDefault="00A804A1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A804A1">
        <w:rPr>
          <w:sz w:val="28"/>
          <w:szCs w:val="28"/>
        </w:rPr>
        <w:t>2410</w:t>
      </w:r>
      <w:r w:rsidR="000E0937" w:rsidRPr="00471D75">
        <w:rPr>
          <w:sz w:val="28"/>
          <w:szCs w:val="28"/>
        </w:rPr>
        <w:t xml:space="preserve"> </w:t>
      </w:r>
      <w:r w:rsidR="00DE4240">
        <w:rPr>
          <w:sz w:val="28"/>
          <w:szCs w:val="28"/>
        </w:rPr>
        <w:t>–</w:t>
      </w:r>
      <w:r w:rsidR="000E0937" w:rsidRPr="00471D7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A804A1">
        <w:rPr>
          <w:sz w:val="28"/>
          <w:szCs w:val="28"/>
        </w:rPr>
        <w:t>асходы</w:t>
      </w:r>
      <w:r>
        <w:rPr>
          <w:sz w:val="28"/>
          <w:szCs w:val="28"/>
        </w:rPr>
        <w:t>, направленные</w:t>
      </w:r>
      <w:r w:rsidRPr="00A804A1">
        <w:rPr>
          <w:sz w:val="28"/>
          <w:szCs w:val="28"/>
        </w:rPr>
        <w:t xml:space="preserve"> на организацию транспортного обслуживания населения</w:t>
      </w:r>
    </w:p>
    <w:p w:rsidR="007F2498" w:rsidRDefault="0007309D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1.2. </w:t>
      </w:r>
      <w:r w:rsidR="007F2498" w:rsidRPr="00471D75">
        <w:rPr>
          <w:sz w:val="28"/>
          <w:szCs w:val="28"/>
        </w:rPr>
        <w:t xml:space="preserve">Внести в Приложение 1 к Порядку определения перечня и кодов </w:t>
      </w:r>
      <w:r w:rsidR="007F2498" w:rsidRPr="00471D75">
        <w:rPr>
          <w:sz w:val="28"/>
          <w:szCs w:val="28"/>
        </w:rPr>
        <w:lastRenderedPageBreak/>
        <w:t xml:space="preserve">целевых статей расходов бюджета Пожарского муниципального округа, утвержденному приказом финансового управления от </w:t>
      </w:r>
      <w:r w:rsidR="004A22AF">
        <w:rPr>
          <w:sz w:val="28"/>
          <w:szCs w:val="28"/>
        </w:rPr>
        <w:t>23 октября 2023 года № 56</w:t>
      </w:r>
      <w:r w:rsidR="007F2498" w:rsidRPr="00471D75">
        <w:rPr>
          <w:sz w:val="28"/>
          <w:szCs w:val="28"/>
        </w:rPr>
        <w:t>-од</w:t>
      </w:r>
      <w:r w:rsidR="006A2089" w:rsidRPr="00471D75">
        <w:rPr>
          <w:sz w:val="28"/>
          <w:szCs w:val="28"/>
        </w:rPr>
        <w:t>, следующие изменения</w:t>
      </w:r>
      <w:r w:rsidR="007F2498" w:rsidRPr="00471D75">
        <w:rPr>
          <w:sz w:val="28"/>
          <w:szCs w:val="28"/>
        </w:rPr>
        <w:t>:</w:t>
      </w:r>
    </w:p>
    <w:p w:rsidR="00B44F24" w:rsidRPr="00471D75" w:rsidRDefault="00B44F24" w:rsidP="00B44F24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8D1CAA">
        <w:rPr>
          <w:sz w:val="28"/>
          <w:szCs w:val="28"/>
        </w:rPr>
        <w:t>Непрограммные направления деятельности органов местного самоуправления</w:t>
      </w:r>
      <w:r>
        <w:rPr>
          <w:sz w:val="28"/>
          <w:szCs w:val="28"/>
        </w:rPr>
        <w:t xml:space="preserve"> дополнить пунктом</w:t>
      </w:r>
      <w:r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9C1213" w:rsidRPr="00471D75" w:rsidTr="008F1215">
        <w:tc>
          <w:tcPr>
            <w:tcW w:w="2063" w:type="dxa"/>
            <w:shd w:val="clear" w:color="auto" w:fill="auto"/>
            <w:vAlign w:val="center"/>
          </w:tcPr>
          <w:p w:rsidR="009C1213" w:rsidRPr="00A804A1" w:rsidRDefault="00A804A1" w:rsidP="008F12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99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99</w:t>
            </w:r>
            <w:r>
              <w:rPr>
                <w:sz w:val="28"/>
                <w:szCs w:val="28"/>
                <w:lang w:val="en-US"/>
              </w:rPr>
              <w:t xml:space="preserve"> S2410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9C1213" w:rsidRPr="009C1213" w:rsidRDefault="00A804A1" w:rsidP="006142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A804A1">
              <w:rPr>
                <w:sz w:val="28"/>
                <w:szCs w:val="28"/>
              </w:rPr>
              <w:t>Расходы на организацию транспортного обслуживания населения из бюджета Пожарского муниципального округа</w:t>
            </w:r>
          </w:p>
        </w:tc>
      </w:tr>
    </w:tbl>
    <w:p w:rsidR="00A804A1" w:rsidRDefault="00A804A1" w:rsidP="00A804A1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</w:p>
    <w:p w:rsidR="00A804A1" w:rsidRDefault="00A804A1" w:rsidP="00A804A1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м</w:t>
      </w:r>
      <w:r>
        <w:rPr>
          <w:sz w:val="28"/>
          <w:szCs w:val="28"/>
        </w:rPr>
        <w:t>униципальную программу 24</w:t>
      </w:r>
      <w:r w:rsidRPr="00471D75">
        <w:rPr>
          <w:sz w:val="28"/>
          <w:szCs w:val="28"/>
        </w:rPr>
        <w:t xml:space="preserve"> 0 00 00000 </w:t>
      </w:r>
      <w:r>
        <w:rPr>
          <w:sz w:val="28"/>
          <w:szCs w:val="28"/>
        </w:rPr>
        <w:t>Муниципальная программа «</w:t>
      </w:r>
      <w:r w:rsidRPr="00A804A1">
        <w:rPr>
          <w:sz w:val="28"/>
          <w:szCs w:val="28"/>
        </w:rPr>
        <w:t>Предоставление земельных участков гражданам, имеющих трех и более детей</w:t>
      </w:r>
      <w:r>
        <w:rPr>
          <w:sz w:val="28"/>
          <w:szCs w:val="28"/>
        </w:rPr>
        <w:t>» на 2023-2026</w:t>
      </w:r>
      <w:r w:rsidRPr="00471D75">
        <w:rPr>
          <w:sz w:val="28"/>
          <w:szCs w:val="28"/>
        </w:rPr>
        <w:t xml:space="preserve"> годы</w:t>
      </w:r>
      <w:r>
        <w:rPr>
          <w:sz w:val="28"/>
          <w:szCs w:val="28"/>
        </w:rPr>
        <w:t>,</w:t>
      </w:r>
      <w:r w:rsidRPr="00471D75">
        <w:rPr>
          <w:sz w:val="28"/>
          <w:szCs w:val="28"/>
        </w:rPr>
        <w:t xml:space="preserve"> дополнить пунктами следующего содержания</w:t>
      </w:r>
      <w:r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A804A1" w:rsidRPr="00471D75" w:rsidTr="00FA2523">
        <w:tc>
          <w:tcPr>
            <w:tcW w:w="2063" w:type="dxa"/>
            <w:shd w:val="clear" w:color="auto" w:fill="auto"/>
            <w:vAlign w:val="center"/>
          </w:tcPr>
          <w:p w:rsidR="00A804A1" w:rsidRPr="00A804A1" w:rsidRDefault="00A804A1" w:rsidP="00FA2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24 9 01 22049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804A1" w:rsidRPr="009C1213" w:rsidRDefault="00A804A1" w:rsidP="00FA25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A804A1">
              <w:rPr>
                <w:sz w:val="28"/>
                <w:szCs w:val="28"/>
              </w:rPr>
              <w:t>Кадастровые работы по земельным участкам предоставленным гражданам, имеющим трех и более детей</w:t>
            </w:r>
          </w:p>
        </w:tc>
      </w:tr>
    </w:tbl>
    <w:p w:rsidR="00614233" w:rsidRDefault="00614233" w:rsidP="00614233">
      <w:pPr>
        <w:ind w:firstLine="708"/>
        <w:jc w:val="both"/>
        <w:rPr>
          <w:sz w:val="26"/>
          <w:szCs w:val="26"/>
        </w:rPr>
      </w:pPr>
    </w:p>
    <w:p w:rsidR="00A804A1" w:rsidRPr="00471D75" w:rsidRDefault="00A804A1" w:rsidP="00A804A1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муниципальную программу 09 0 00 00000 </w:t>
      </w:r>
      <w:r>
        <w:rPr>
          <w:sz w:val="28"/>
          <w:szCs w:val="28"/>
        </w:rPr>
        <w:t>Муниципальная программа «</w:t>
      </w:r>
      <w:r w:rsidRPr="00471D75">
        <w:rPr>
          <w:sz w:val="28"/>
          <w:szCs w:val="28"/>
        </w:rPr>
        <w:t>Развитие культуры и искусства в Пожарском му</w:t>
      </w:r>
      <w:r>
        <w:rPr>
          <w:sz w:val="28"/>
          <w:szCs w:val="28"/>
        </w:rPr>
        <w:t>ниципальном округе» на 2023-2026</w:t>
      </w:r>
      <w:r w:rsidRPr="00471D75">
        <w:rPr>
          <w:sz w:val="28"/>
          <w:szCs w:val="28"/>
        </w:rPr>
        <w:t xml:space="preserve"> годы дополнить пунктами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A804A1" w:rsidRPr="00471D75" w:rsidTr="00FA2523">
        <w:tc>
          <w:tcPr>
            <w:tcW w:w="2063" w:type="dxa"/>
            <w:shd w:val="clear" w:color="auto" w:fill="auto"/>
            <w:vAlign w:val="center"/>
          </w:tcPr>
          <w:p w:rsidR="00A804A1" w:rsidRPr="00BE66E6" w:rsidRDefault="00A804A1" w:rsidP="00FA2523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09 9 А1 55130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804A1" w:rsidRPr="00471D75" w:rsidRDefault="00A804A1" w:rsidP="00FA252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FC155A">
              <w:rPr>
                <w:sz w:val="28"/>
                <w:szCs w:val="28"/>
              </w:rPr>
              <w:t>Субсидии из краевого бюджета на развитие сети учреждений культурно-досугового типа</w:t>
            </w:r>
          </w:p>
        </w:tc>
      </w:tr>
    </w:tbl>
    <w:p w:rsidR="00A804A1" w:rsidRDefault="00A804A1" w:rsidP="00614233">
      <w:pPr>
        <w:ind w:firstLine="708"/>
        <w:jc w:val="both"/>
        <w:rPr>
          <w:sz w:val="26"/>
          <w:szCs w:val="26"/>
        </w:rPr>
      </w:pPr>
    </w:p>
    <w:p w:rsidR="006F5E64" w:rsidRPr="00471D75" w:rsidRDefault="007C1E4C" w:rsidP="00B30F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>2</w:t>
      </w:r>
      <w:r w:rsidR="00B30F26" w:rsidRPr="00471D75">
        <w:rPr>
          <w:sz w:val="28"/>
          <w:szCs w:val="28"/>
        </w:rPr>
        <w:t>.</w:t>
      </w:r>
      <w:r w:rsidR="006F5E64" w:rsidRPr="00471D75">
        <w:rPr>
          <w:sz w:val="28"/>
          <w:szCs w:val="28"/>
        </w:rPr>
        <w:t xml:space="preserve"> Финансовому управлению администрации </w:t>
      </w:r>
      <w:r w:rsidR="006F5E64" w:rsidRPr="00471D75">
        <w:rPr>
          <w:color w:val="000000"/>
          <w:sz w:val="28"/>
          <w:szCs w:val="28"/>
        </w:rPr>
        <w:t>Пожарского муниципального округа</w:t>
      </w:r>
      <w:r w:rsidR="006F5E64" w:rsidRPr="00471D75"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471D75">
        <w:rPr>
          <w:color w:val="000000"/>
          <w:sz w:val="28"/>
          <w:szCs w:val="28"/>
        </w:rPr>
        <w:t>Пожарского муниципального округа.</w:t>
      </w:r>
    </w:p>
    <w:p w:rsidR="002B09F4" w:rsidRPr="00471D75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</w:t>
      </w:r>
      <w:r w:rsidR="002B09F4" w:rsidRPr="00471D75">
        <w:rPr>
          <w:bCs/>
          <w:sz w:val="28"/>
          <w:szCs w:val="28"/>
        </w:rPr>
        <w:t>.</w:t>
      </w:r>
      <w:r w:rsidR="002B09F4" w:rsidRPr="00471D75">
        <w:rPr>
          <w:b/>
          <w:bCs/>
          <w:sz w:val="28"/>
          <w:szCs w:val="28"/>
        </w:rPr>
        <w:t xml:space="preserve"> </w:t>
      </w:r>
      <w:r w:rsidR="002B09F4" w:rsidRPr="00471D75">
        <w:rPr>
          <w:bCs/>
          <w:sz w:val="28"/>
          <w:szCs w:val="28"/>
        </w:rPr>
        <w:t>Р</w:t>
      </w:r>
      <w:r w:rsidR="002B09F4"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471D75">
        <w:rPr>
          <w:sz w:val="28"/>
          <w:szCs w:val="28"/>
        </w:rPr>
        <w:t>округа</w:t>
      </w:r>
      <w:r w:rsidR="002B09F4" w:rsidRPr="00471D75">
        <w:rPr>
          <w:sz w:val="28"/>
          <w:szCs w:val="28"/>
        </w:rPr>
        <w:t xml:space="preserve">. </w:t>
      </w:r>
    </w:p>
    <w:p w:rsidR="006F5E64" w:rsidRPr="00471D75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4. </w:t>
      </w:r>
      <w:r w:rsidR="006F5E64" w:rsidRPr="00471D75">
        <w:rPr>
          <w:sz w:val="28"/>
          <w:szCs w:val="28"/>
        </w:rPr>
        <w:t>Контроль за исполнением настоящего приказа оставляю за собой.</w:t>
      </w:r>
    </w:p>
    <w:p w:rsidR="006F5E64" w:rsidRPr="00471D75" w:rsidRDefault="00906255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</w:t>
      </w:r>
      <w:r w:rsidR="00A76FA9" w:rsidRPr="00471D75">
        <w:rPr>
          <w:sz w:val="28"/>
          <w:szCs w:val="28"/>
        </w:rPr>
        <w:t xml:space="preserve"> вступает в силу с </w:t>
      </w:r>
      <w:r w:rsidR="007C1E4C" w:rsidRPr="00471D75">
        <w:rPr>
          <w:sz w:val="28"/>
          <w:szCs w:val="28"/>
        </w:rPr>
        <w:t>момента подписания.</w:t>
      </w:r>
      <w:r w:rsidR="006F5E64" w:rsidRPr="00471D75">
        <w:rPr>
          <w:sz w:val="28"/>
          <w:szCs w:val="28"/>
        </w:rPr>
        <w:t xml:space="preserve">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 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Pr="005E1D42" w:rsidRDefault="004F03FB" w:rsidP="005E1D42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</w:p>
    <w:sectPr w:rsidR="004F03FB" w:rsidRPr="005E1D42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70681"/>
    <w:rsid w:val="001E24D0"/>
    <w:rsid w:val="00211CD7"/>
    <w:rsid w:val="00270689"/>
    <w:rsid w:val="00271B5D"/>
    <w:rsid w:val="002B09F4"/>
    <w:rsid w:val="002B15D8"/>
    <w:rsid w:val="002E54BA"/>
    <w:rsid w:val="002F0B66"/>
    <w:rsid w:val="00300E9B"/>
    <w:rsid w:val="00325182"/>
    <w:rsid w:val="00331238"/>
    <w:rsid w:val="003935C5"/>
    <w:rsid w:val="003D433F"/>
    <w:rsid w:val="00471D75"/>
    <w:rsid w:val="004810D0"/>
    <w:rsid w:val="004942C5"/>
    <w:rsid w:val="004A22AF"/>
    <w:rsid w:val="004C67C2"/>
    <w:rsid w:val="004F03FB"/>
    <w:rsid w:val="00595026"/>
    <w:rsid w:val="005E1D42"/>
    <w:rsid w:val="005E6633"/>
    <w:rsid w:val="00614233"/>
    <w:rsid w:val="00620EBF"/>
    <w:rsid w:val="00662292"/>
    <w:rsid w:val="006A2089"/>
    <w:rsid w:val="006D49F4"/>
    <w:rsid w:val="006D57F8"/>
    <w:rsid w:val="006E3FD3"/>
    <w:rsid w:val="006F5E64"/>
    <w:rsid w:val="0070477E"/>
    <w:rsid w:val="007049B6"/>
    <w:rsid w:val="007418D7"/>
    <w:rsid w:val="00757DBC"/>
    <w:rsid w:val="007C1E4C"/>
    <w:rsid w:val="007F2498"/>
    <w:rsid w:val="00821A22"/>
    <w:rsid w:val="008225EB"/>
    <w:rsid w:val="008673BF"/>
    <w:rsid w:val="008759DA"/>
    <w:rsid w:val="008A5348"/>
    <w:rsid w:val="008E6CFB"/>
    <w:rsid w:val="009028A8"/>
    <w:rsid w:val="00906255"/>
    <w:rsid w:val="00951D28"/>
    <w:rsid w:val="00954FC4"/>
    <w:rsid w:val="00960751"/>
    <w:rsid w:val="009C1213"/>
    <w:rsid w:val="009D3ADC"/>
    <w:rsid w:val="00A13E63"/>
    <w:rsid w:val="00A4160F"/>
    <w:rsid w:val="00A73159"/>
    <w:rsid w:val="00A76FA9"/>
    <w:rsid w:val="00A804A1"/>
    <w:rsid w:val="00AA0BFB"/>
    <w:rsid w:val="00B30F26"/>
    <w:rsid w:val="00B44F24"/>
    <w:rsid w:val="00BA2522"/>
    <w:rsid w:val="00BC0ED4"/>
    <w:rsid w:val="00BC1578"/>
    <w:rsid w:val="00BE66E6"/>
    <w:rsid w:val="00C05384"/>
    <w:rsid w:val="00C1779F"/>
    <w:rsid w:val="00C2729C"/>
    <w:rsid w:val="00C37C62"/>
    <w:rsid w:val="00C543CB"/>
    <w:rsid w:val="00D32192"/>
    <w:rsid w:val="00D36D1B"/>
    <w:rsid w:val="00D61BCF"/>
    <w:rsid w:val="00D90B51"/>
    <w:rsid w:val="00DC689C"/>
    <w:rsid w:val="00DD755E"/>
    <w:rsid w:val="00DE4240"/>
    <w:rsid w:val="00E1498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D86BC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73BF"/>
    <w:pPr>
      <w:keepNext/>
      <w:autoSpaceDE w:val="0"/>
      <w:autoSpaceDN w:val="0"/>
      <w:jc w:val="both"/>
      <w:outlineLvl w:val="0"/>
    </w:pPr>
    <w:rPr>
      <w:rFonts w:ascii="CG Times" w:hAnsi="CG Times" w:cs="CG Times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673BF"/>
    <w:rPr>
      <w:rFonts w:ascii="CG Times" w:hAnsi="CG Times" w:cs="CG Times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423</TotalTime>
  <Pages>2</Pages>
  <Words>341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26</cp:revision>
  <cp:lastPrinted>2024-01-18T22:42:00Z</cp:lastPrinted>
  <dcterms:created xsi:type="dcterms:W3CDTF">2023-02-07T01:08:00Z</dcterms:created>
  <dcterms:modified xsi:type="dcterms:W3CDTF">2024-01-31T03:44:00Z</dcterms:modified>
</cp:coreProperties>
</file>