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1EDBE524" w:rsidR="000D622C" w:rsidRPr="00DD1AD2" w:rsidRDefault="0076384A" w:rsidP="0076384A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>
              <w:rPr>
                <w:b/>
                <w:bCs/>
                <w:sz w:val="32"/>
                <w:szCs w:val="20"/>
              </w:rPr>
              <w:t>ФИНАНСОВОЕ УПРАВЛЕНИЕ</w:t>
            </w:r>
          </w:p>
          <w:p w14:paraId="21D271D4" w14:textId="77777777" w:rsidR="0076384A" w:rsidRDefault="0076384A" w:rsidP="0076384A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>
              <w:rPr>
                <w:b/>
                <w:bCs/>
                <w:sz w:val="32"/>
                <w:szCs w:val="20"/>
              </w:rPr>
              <w:t xml:space="preserve">АДМИНИСТРАЦИИ </w:t>
            </w:r>
            <w:r w:rsidR="000D622C" w:rsidRPr="00DD1AD2">
              <w:rPr>
                <w:b/>
                <w:bCs/>
                <w:sz w:val="32"/>
                <w:szCs w:val="20"/>
              </w:rPr>
              <w:t xml:space="preserve">ПОЖАРСКОГО </w:t>
            </w:r>
          </w:p>
          <w:p w14:paraId="09E14275" w14:textId="21658AE3" w:rsidR="000D622C" w:rsidRPr="00DD1AD2" w:rsidRDefault="000D622C" w:rsidP="0076384A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МУНИЦИПАЛЬНОГО ОКРУГА</w:t>
            </w:r>
            <w:r w:rsidR="0076384A">
              <w:rPr>
                <w:b/>
                <w:bCs/>
                <w:sz w:val="32"/>
                <w:szCs w:val="20"/>
              </w:rPr>
              <w:t xml:space="preserve"> </w:t>
            </w: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06226706" w14:textId="77777777" w:rsidR="008629E1" w:rsidRDefault="008629E1" w:rsidP="008629E1">
            <w:pPr>
              <w:tabs>
                <w:tab w:val="left" w:pos="1995"/>
              </w:tabs>
              <w:rPr>
                <w:sz w:val="28"/>
                <w:szCs w:val="28"/>
              </w:rPr>
            </w:pPr>
          </w:p>
          <w:tbl>
            <w:tblPr>
              <w:tblW w:w="960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9605"/>
            </w:tblGrid>
            <w:tr w:rsidR="008629E1" w14:paraId="75D72B1B" w14:textId="77777777" w:rsidTr="008629E1">
              <w:trPr>
                <w:trHeight w:val="932"/>
                <w:jc w:val="center"/>
              </w:trPr>
              <w:tc>
                <w:tcPr>
                  <w:tcW w:w="9605" w:type="dxa"/>
                </w:tcPr>
                <w:p w14:paraId="5588AB85" w14:textId="77777777" w:rsidR="008629E1" w:rsidRDefault="008629E1" w:rsidP="008629E1">
                  <w:pPr>
                    <w:spacing w:line="256" w:lineRule="auto"/>
                    <w:rPr>
                      <w:b/>
                      <w:sz w:val="26"/>
                      <w:szCs w:val="26"/>
                      <w:lang w:eastAsia="en-US"/>
                    </w:rPr>
                  </w:pPr>
                </w:p>
                <w:p w14:paraId="7728DDF0" w14:textId="6C39E1FF" w:rsidR="008629E1" w:rsidRDefault="008629E1" w:rsidP="00693B1F">
                  <w:pPr>
                    <w:spacing w:line="256" w:lineRule="auto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>П Р И К А З</w:t>
                  </w:r>
                </w:p>
              </w:tc>
            </w:tr>
          </w:tbl>
          <w:p w14:paraId="2520481B" w14:textId="6DA71761" w:rsidR="00701DA1" w:rsidRPr="00DD1AD2" w:rsidRDefault="00701DA1" w:rsidP="0076384A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223BE097" w:rsidR="00D61BCF" w:rsidRPr="00DD1AD2" w:rsidRDefault="00693B1F" w:rsidP="00FD29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декабря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r w:rsidRPr="00DD1AD2">
              <w:rPr>
                <w:sz w:val="26"/>
                <w:szCs w:val="26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6E23BDEB" w:rsidR="00D61BCF" w:rsidRPr="00DD1AD2" w:rsidRDefault="00693B1F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27-од</w:t>
            </w:r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004DB1B8" w14:textId="2459DEA8" w:rsidR="00163D56" w:rsidRDefault="00163D56" w:rsidP="008629E1">
      <w:pPr>
        <w:jc w:val="center"/>
        <w:rPr>
          <w:b/>
          <w:sz w:val="28"/>
          <w:szCs w:val="28"/>
        </w:rPr>
      </w:pPr>
      <w:r w:rsidRPr="00163D56">
        <w:rPr>
          <w:b/>
          <w:sz w:val="28"/>
          <w:szCs w:val="28"/>
        </w:rPr>
        <w:t>О внесении изменений в</w:t>
      </w:r>
      <w:r w:rsidR="003D5D29">
        <w:rPr>
          <w:b/>
          <w:sz w:val="28"/>
          <w:szCs w:val="28"/>
        </w:rPr>
        <w:t xml:space="preserve"> приказ финансового управления администрации Пожарского муниципального округа</w:t>
      </w:r>
    </w:p>
    <w:p w14:paraId="4CABF10B" w14:textId="35D0BFC6" w:rsidR="00A61D40" w:rsidRPr="00A61D40" w:rsidRDefault="00163D56" w:rsidP="008629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  <w:r w:rsidR="003D5D29">
        <w:rPr>
          <w:b/>
          <w:sz w:val="28"/>
          <w:szCs w:val="28"/>
        </w:rPr>
        <w:t xml:space="preserve"> от 19</w:t>
      </w:r>
      <w:r w:rsidRPr="00163D56">
        <w:rPr>
          <w:b/>
          <w:sz w:val="28"/>
          <w:szCs w:val="28"/>
        </w:rPr>
        <w:t xml:space="preserve"> </w:t>
      </w:r>
      <w:r w:rsidR="003D5D29">
        <w:rPr>
          <w:b/>
          <w:sz w:val="28"/>
          <w:szCs w:val="28"/>
        </w:rPr>
        <w:t>декабря</w:t>
      </w:r>
      <w:r>
        <w:rPr>
          <w:b/>
          <w:sz w:val="28"/>
          <w:szCs w:val="28"/>
        </w:rPr>
        <w:t xml:space="preserve"> 2024</w:t>
      </w:r>
      <w:r w:rsidRPr="00163D56">
        <w:rPr>
          <w:b/>
          <w:sz w:val="28"/>
          <w:szCs w:val="28"/>
        </w:rPr>
        <w:t xml:space="preserve"> года № </w:t>
      </w:r>
      <w:r w:rsidR="003D5D29">
        <w:rPr>
          <w:b/>
          <w:sz w:val="28"/>
          <w:szCs w:val="28"/>
        </w:rPr>
        <w:t>26-од</w:t>
      </w:r>
      <w:r w:rsidRPr="00163D56">
        <w:rPr>
          <w:b/>
          <w:sz w:val="28"/>
          <w:szCs w:val="28"/>
        </w:rPr>
        <w:t xml:space="preserve"> «</w:t>
      </w:r>
      <w:r w:rsidR="00655215">
        <w:rPr>
          <w:b/>
          <w:sz w:val="28"/>
          <w:szCs w:val="28"/>
        </w:rPr>
        <w:t xml:space="preserve">Об утверждении </w:t>
      </w:r>
      <w:r w:rsidR="003D5D29">
        <w:rPr>
          <w:b/>
          <w:sz w:val="28"/>
          <w:szCs w:val="28"/>
        </w:rPr>
        <w:t>Перечня главных администраторов</w:t>
      </w:r>
      <w:r w:rsidR="008629E1">
        <w:rPr>
          <w:b/>
          <w:sz w:val="28"/>
          <w:szCs w:val="28"/>
        </w:rPr>
        <w:t xml:space="preserve"> источников финансирования дефицита бюджета </w:t>
      </w:r>
      <w:r w:rsidR="00A61D40" w:rsidRPr="00A61D40">
        <w:rPr>
          <w:b/>
          <w:sz w:val="28"/>
          <w:szCs w:val="28"/>
        </w:rPr>
        <w:t xml:space="preserve">Пожарского муниципального округа </w:t>
      </w:r>
      <w:r w:rsidR="002574DA">
        <w:rPr>
          <w:b/>
          <w:sz w:val="28"/>
          <w:szCs w:val="28"/>
        </w:rPr>
        <w:t>Приморского края</w:t>
      </w:r>
      <w:r w:rsidR="008629E1">
        <w:rPr>
          <w:b/>
          <w:sz w:val="28"/>
          <w:szCs w:val="28"/>
        </w:rPr>
        <w:t xml:space="preserve"> на 2025 год</w:t>
      </w:r>
      <w:r w:rsidR="00B9202A">
        <w:rPr>
          <w:b/>
          <w:sz w:val="28"/>
          <w:szCs w:val="28"/>
        </w:rPr>
        <w:t>»</w:t>
      </w:r>
    </w:p>
    <w:p w14:paraId="39070CF2" w14:textId="277576AA" w:rsidR="00693365" w:rsidRDefault="00693365" w:rsidP="008629E1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8629E1">
      <w:pPr>
        <w:jc w:val="center"/>
        <w:rPr>
          <w:b/>
          <w:sz w:val="28"/>
          <w:szCs w:val="28"/>
        </w:rPr>
      </w:pPr>
    </w:p>
    <w:p w14:paraId="62CA9B38" w14:textId="4ED886D0" w:rsidR="003F31B4" w:rsidRPr="00DD1AD2" w:rsidRDefault="002574DA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</w:t>
      </w:r>
      <w:r w:rsidR="00E049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ст. 20 </w:t>
      </w:r>
      <w:r w:rsidR="00A61D40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кодекса Российской Федерации,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0" w:name="_Hlk136186108"/>
      <w:bookmarkStart w:id="1" w:name="_Hlk136185395"/>
      <w:r w:rsidR="003F31B4" w:rsidRPr="00DD1AD2">
        <w:rPr>
          <w:sz w:val="28"/>
          <w:szCs w:val="28"/>
        </w:rPr>
        <w:t xml:space="preserve">Пожарского </w:t>
      </w:r>
      <w:bookmarkEnd w:id="0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1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1D820F22" w14:textId="739E76EE" w:rsidR="00B9202A" w:rsidRPr="008629E1" w:rsidRDefault="00A61D40" w:rsidP="008450A1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</w:t>
      </w:r>
      <w:r w:rsidR="002574DA">
        <w:t>.</w:t>
      </w:r>
      <w:r w:rsidR="002574DA">
        <w:rPr>
          <w:color w:val="000000"/>
          <w:sz w:val="28"/>
          <w:szCs w:val="28"/>
          <w:shd w:val="clear" w:color="auto" w:fill="FFFFFF"/>
        </w:rPr>
        <w:t xml:space="preserve"> </w:t>
      </w:r>
      <w:r w:rsidR="008629E1">
        <w:rPr>
          <w:color w:val="000000"/>
          <w:sz w:val="28"/>
          <w:szCs w:val="28"/>
          <w:shd w:val="clear" w:color="auto" w:fill="FFFFFF"/>
        </w:rPr>
        <w:t>Внести в приказ</w:t>
      </w:r>
      <w:r w:rsidR="008629E1" w:rsidRPr="008629E1">
        <w:rPr>
          <w:b/>
          <w:sz w:val="28"/>
          <w:szCs w:val="28"/>
        </w:rPr>
        <w:t xml:space="preserve"> </w:t>
      </w:r>
      <w:r w:rsidR="008629E1" w:rsidRPr="008629E1">
        <w:rPr>
          <w:sz w:val="28"/>
          <w:szCs w:val="28"/>
        </w:rPr>
        <w:t>финансового управления администрации Пожарского муниципального округа</w:t>
      </w:r>
      <w:r w:rsidR="008629E1">
        <w:rPr>
          <w:sz w:val="28"/>
          <w:szCs w:val="28"/>
        </w:rPr>
        <w:t xml:space="preserve"> </w:t>
      </w:r>
      <w:r w:rsidR="008629E1" w:rsidRPr="008629E1">
        <w:rPr>
          <w:sz w:val="28"/>
          <w:szCs w:val="28"/>
        </w:rPr>
        <w:t>Приморского края</w:t>
      </w:r>
      <w:r w:rsidR="008629E1">
        <w:rPr>
          <w:color w:val="000000"/>
          <w:sz w:val="28"/>
          <w:szCs w:val="28"/>
          <w:shd w:val="clear" w:color="auto" w:fill="FFFFFF"/>
        </w:rPr>
        <w:t xml:space="preserve"> от 19 декабря 2024 года № 26-од</w:t>
      </w:r>
      <w:r w:rsidR="00B9202A" w:rsidRPr="00B9202A">
        <w:rPr>
          <w:color w:val="000000"/>
          <w:sz w:val="28"/>
          <w:szCs w:val="28"/>
          <w:shd w:val="clear" w:color="auto" w:fill="FFFFFF"/>
        </w:rPr>
        <w:t xml:space="preserve"> «Об утверждении перечня кодов</w:t>
      </w:r>
      <w:r w:rsidR="00B9202A">
        <w:rPr>
          <w:color w:val="000000"/>
          <w:sz w:val="28"/>
          <w:szCs w:val="28"/>
          <w:shd w:val="clear" w:color="auto" w:fill="FFFFFF"/>
        </w:rPr>
        <w:t xml:space="preserve"> </w:t>
      </w:r>
      <w:r w:rsidR="00B9202A" w:rsidRPr="00B9202A">
        <w:rPr>
          <w:color w:val="000000"/>
          <w:sz w:val="28"/>
          <w:szCs w:val="28"/>
          <w:shd w:val="clear" w:color="auto" w:fill="FFFFFF"/>
        </w:rPr>
        <w:t>подвидов по видам доходов бюджета Пожарского муниципального округа Приморского края»</w:t>
      </w:r>
      <w:r w:rsidR="00B9202A" w:rsidRPr="00B9202A">
        <w:t xml:space="preserve"> </w:t>
      </w:r>
      <w:r w:rsidR="00E049F0">
        <w:rPr>
          <w:color w:val="000000"/>
          <w:sz w:val="28"/>
          <w:szCs w:val="28"/>
          <w:shd w:val="clear" w:color="auto" w:fill="FFFFFF"/>
        </w:rPr>
        <w:t>(далее Постановление)</w:t>
      </w:r>
      <w:r w:rsidR="00B9202A" w:rsidRPr="00B9202A">
        <w:rPr>
          <w:color w:val="000000"/>
          <w:sz w:val="28"/>
          <w:szCs w:val="28"/>
          <w:shd w:val="clear" w:color="auto" w:fill="FFFFFF"/>
        </w:rPr>
        <w:t>:</w:t>
      </w:r>
    </w:p>
    <w:p w14:paraId="374E7D56" w14:textId="53825C22" w:rsidR="00F213CA" w:rsidRDefault="00B9202A" w:rsidP="008450A1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1.1. </w:t>
      </w:r>
      <w:r w:rsidR="00F213CA">
        <w:rPr>
          <w:color w:val="000000"/>
          <w:sz w:val="28"/>
          <w:szCs w:val="28"/>
          <w:shd w:val="clear" w:color="auto" w:fill="FFFFFF"/>
        </w:rPr>
        <w:t>Приложение 1</w:t>
      </w:r>
      <w:r w:rsidR="00F213CA" w:rsidRPr="00F213CA">
        <w:t xml:space="preserve"> </w:t>
      </w:r>
      <w:r w:rsidR="00F213CA">
        <w:t xml:space="preserve">к </w:t>
      </w:r>
      <w:r w:rsidR="0076384A">
        <w:rPr>
          <w:color w:val="000000"/>
          <w:sz w:val="28"/>
          <w:szCs w:val="28"/>
          <w:shd w:val="clear" w:color="auto" w:fill="FFFFFF"/>
        </w:rPr>
        <w:t>приказу</w:t>
      </w:r>
      <w:r w:rsidR="00F213CA" w:rsidRPr="00F213CA">
        <w:rPr>
          <w:color w:val="000000"/>
          <w:sz w:val="28"/>
          <w:szCs w:val="28"/>
          <w:shd w:val="clear" w:color="auto" w:fill="FFFFFF"/>
        </w:rPr>
        <w:t xml:space="preserve"> </w:t>
      </w:r>
      <w:r w:rsidR="00E049F0">
        <w:rPr>
          <w:color w:val="000000"/>
          <w:sz w:val="28"/>
          <w:szCs w:val="28"/>
          <w:shd w:val="clear" w:color="auto" w:fill="FFFFFF"/>
        </w:rPr>
        <w:t>изложить в редакции Прило</w:t>
      </w:r>
      <w:r w:rsidR="008450A1">
        <w:rPr>
          <w:color w:val="000000"/>
          <w:sz w:val="28"/>
          <w:szCs w:val="28"/>
          <w:shd w:val="clear" w:color="auto" w:fill="FFFFFF"/>
        </w:rPr>
        <w:t>жения к настоящему приказу</w:t>
      </w:r>
      <w:r w:rsidR="00E049F0">
        <w:rPr>
          <w:color w:val="000000"/>
          <w:sz w:val="28"/>
          <w:szCs w:val="28"/>
          <w:shd w:val="clear" w:color="auto" w:fill="FFFFFF"/>
        </w:rPr>
        <w:t>.</w:t>
      </w:r>
    </w:p>
    <w:p w14:paraId="21DB135E" w14:textId="48282965" w:rsidR="00A10AD6" w:rsidRDefault="00A10AD6" w:rsidP="00A10AD6">
      <w:pPr>
        <w:tabs>
          <w:tab w:val="left" w:pos="993"/>
        </w:tabs>
        <w:spacing w:line="360" w:lineRule="auto"/>
        <w:ind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2. Финансовому управлению администрации </w:t>
      </w:r>
      <w:r>
        <w:rPr>
          <w:color w:val="000000"/>
          <w:sz w:val="28"/>
          <w:szCs w:val="28"/>
        </w:rPr>
        <w:t>Пожарского муниципального округа</w:t>
      </w:r>
      <w:r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>
        <w:rPr>
          <w:color w:val="000000"/>
          <w:sz w:val="28"/>
          <w:szCs w:val="28"/>
        </w:rPr>
        <w:t>Пожарского муниципального округа.</w:t>
      </w:r>
    </w:p>
    <w:p w14:paraId="6C82CFB8" w14:textId="029A77E6" w:rsidR="00A10AD6" w:rsidRDefault="00A10AD6" w:rsidP="00A10AD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3.</w:t>
      </w:r>
      <w:r>
        <w:rPr>
          <w:b/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Р</w:t>
      </w:r>
      <w:r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округа. </w:t>
      </w:r>
    </w:p>
    <w:p w14:paraId="7167A620" w14:textId="5922792D" w:rsidR="00A10AD6" w:rsidRDefault="00A10AD6" w:rsidP="00A10AD6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4.  Контроль за исполнением настоящего приказа оставляю за собой.</w:t>
      </w:r>
    </w:p>
    <w:p w14:paraId="305D0333" w14:textId="5940572F" w:rsidR="00A10AD6" w:rsidRPr="00A10AD6" w:rsidRDefault="00A10AD6" w:rsidP="00A10AD6">
      <w:pPr>
        <w:pStyle w:val="a8"/>
        <w:numPr>
          <w:ilvl w:val="0"/>
          <w:numId w:val="1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A10AD6">
        <w:rPr>
          <w:sz w:val="28"/>
          <w:szCs w:val="28"/>
        </w:rPr>
        <w:t xml:space="preserve">Приказ вступает в силу с момента подписания. </w:t>
      </w:r>
    </w:p>
    <w:p w14:paraId="7B5092D1" w14:textId="77777777" w:rsidR="00A10AD6" w:rsidRDefault="00A10AD6" w:rsidP="00A10AD6">
      <w:pPr>
        <w:spacing w:line="360" w:lineRule="auto"/>
        <w:jc w:val="both"/>
        <w:rPr>
          <w:sz w:val="28"/>
          <w:szCs w:val="28"/>
        </w:rPr>
      </w:pPr>
    </w:p>
    <w:p w14:paraId="400EAD35" w14:textId="77777777" w:rsidR="00A10AD6" w:rsidRPr="00701DA1" w:rsidRDefault="00A10AD6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39934301" w:rsidR="00D56719" w:rsidRPr="00DD1AD2" w:rsidRDefault="008450A1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                                                  Л.Л. Киричук</w:t>
      </w:r>
    </w:p>
    <w:p w14:paraId="2601EF9D" w14:textId="04EDB5D2" w:rsidR="00C215DE" w:rsidRDefault="00C215DE" w:rsidP="00D56719">
      <w:pPr>
        <w:rPr>
          <w:sz w:val="28"/>
          <w:szCs w:val="28"/>
        </w:rPr>
      </w:pPr>
    </w:p>
    <w:p w14:paraId="4B42703C" w14:textId="77777777" w:rsidR="00E049F0" w:rsidRPr="00DD1AD2" w:rsidRDefault="00E049F0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Default="00746073" w:rsidP="00D56719">
      <w:pPr>
        <w:rPr>
          <w:sz w:val="28"/>
          <w:szCs w:val="28"/>
        </w:rPr>
      </w:pPr>
    </w:p>
    <w:p w14:paraId="5390FFBD" w14:textId="77777777" w:rsidR="007163F5" w:rsidRDefault="007163F5" w:rsidP="00D56719">
      <w:pPr>
        <w:rPr>
          <w:sz w:val="28"/>
          <w:szCs w:val="28"/>
        </w:rPr>
      </w:pPr>
    </w:p>
    <w:p w14:paraId="7CAFCE26" w14:textId="77777777" w:rsidR="007163F5" w:rsidRDefault="007163F5" w:rsidP="00D56719">
      <w:pPr>
        <w:rPr>
          <w:sz w:val="28"/>
          <w:szCs w:val="28"/>
        </w:rPr>
      </w:pPr>
    </w:p>
    <w:p w14:paraId="7F84757F" w14:textId="77777777" w:rsidR="007163F5" w:rsidRDefault="007163F5" w:rsidP="00D56719">
      <w:pPr>
        <w:rPr>
          <w:sz w:val="28"/>
          <w:szCs w:val="28"/>
        </w:rPr>
      </w:pPr>
    </w:p>
    <w:p w14:paraId="179C8658" w14:textId="77777777" w:rsidR="007163F5" w:rsidRDefault="007163F5" w:rsidP="00D56719">
      <w:pPr>
        <w:rPr>
          <w:sz w:val="28"/>
          <w:szCs w:val="28"/>
        </w:rPr>
      </w:pPr>
    </w:p>
    <w:p w14:paraId="6ADAA586" w14:textId="77777777" w:rsidR="007163F5" w:rsidRDefault="007163F5" w:rsidP="00D56719">
      <w:pPr>
        <w:rPr>
          <w:sz w:val="28"/>
          <w:szCs w:val="28"/>
        </w:rPr>
      </w:pPr>
    </w:p>
    <w:p w14:paraId="610CF16D" w14:textId="77777777" w:rsidR="007163F5" w:rsidRDefault="007163F5" w:rsidP="00D56719">
      <w:pPr>
        <w:rPr>
          <w:sz w:val="28"/>
          <w:szCs w:val="28"/>
        </w:rPr>
      </w:pPr>
    </w:p>
    <w:p w14:paraId="4896C43B" w14:textId="77777777" w:rsidR="007163F5" w:rsidRDefault="007163F5" w:rsidP="00D56719">
      <w:pPr>
        <w:rPr>
          <w:sz w:val="28"/>
          <w:szCs w:val="28"/>
        </w:rPr>
      </w:pPr>
    </w:p>
    <w:p w14:paraId="5AF2D8E8" w14:textId="77777777" w:rsidR="007163F5" w:rsidRDefault="007163F5" w:rsidP="00D56719">
      <w:pPr>
        <w:rPr>
          <w:sz w:val="28"/>
          <w:szCs w:val="28"/>
        </w:rPr>
      </w:pPr>
    </w:p>
    <w:p w14:paraId="31783571" w14:textId="77777777" w:rsidR="007163F5" w:rsidRDefault="007163F5" w:rsidP="00D56719">
      <w:pPr>
        <w:rPr>
          <w:sz w:val="28"/>
          <w:szCs w:val="28"/>
        </w:rPr>
      </w:pPr>
    </w:p>
    <w:p w14:paraId="6BA6FEDF" w14:textId="77777777" w:rsidR="007163F5" w:rsidRDefault="007163F5" w:rsidP="00D56719">
      <w:pPr>
        <w:rPr>
          <w:sz w:val="28"/>
          <w:szCs w:val="28"/>
        </w:rPr>
      </w:pPr>
    </w:p>
    <w:p w14:paraId="008CB484" w14:textId="77777777" w:rsidR="007163F5" w:rsidRDefault="007163F5" w:rsidP="00D56719">
      <w:pPr>
        <w:rPr>
          <w:sz w:val="28"/>
          <w:szCs w:val="28"/>
        </w:rPr>
      </w:pPr>
    </w:p>
    <w:p w14:paraId="30F5D70A" w14:textId="77777777" w:rsidR="007163F5" w:rsidRDefault="007163F5" w:rsidP="00D56719">
      <w:pPr>
        <w:rPr>
          <w:sz w:val="28"/>
          <w:szCs w:val="28"/>
        </w:rPr>
      </w:pPr>
    </w:p>
    <w:p w14:paraId="62475F1E" w14:textId="77777777" w:rsidR="007163F5" w:rsidRDefault="007163F5" w:rsidP="00D56719">
      <w:pPr>
        <w:rPr>
          <w:sz w:val="28"/>
          <w:szCs w:val="28"/>
        </w:rPr>
      </w:pPr>
    </w:p>
    <w:p w14:paraId="6718E7FC" w14:textId="77777777" w:rsidR="007163F5" w:rsidRDefault="007163F5" w:rsidP="00D56719">
      <w:pPr>
        <w:rPr>
          <w:sz w:val="28"/>
          <w:szCs w:val="28"/>
        </w:rPr>
      </w:pPr>
    </w:p>
    <w:p w14:paraId="4188AE3A" w14:textId="77777777" w:rsidR="007163F5" w:rsidRDefault="007163F5" w:rsidP="00D56719">
      <w:pPr>
        <w:rPr>
          <w:sz w:val="28"/>
          <w:szCs w:val="28"/>
        </w:rPr>
      </w:pPr>
    </w:p>
    <w:p w14:paraId="3390AE54" w14:textId="77777777" w:rsidR="007163F5" w:rsidRDefault="007163F5" w:rsidP="00D56719">
      <w:pPr>
        <w:rPr>
          <w:sz w:val="28"/>
          <w:szCs w:val="28"/>
        </w:rPr>
      </w:pPr>
    </w:p>
    <w:p w14:paraId="507C9C63" w14:textId="77777777" w:rsidR="007163F5" w:rsidRDefault="007163F5" w:rsidP="00D56719">
      <w:pPr>
        <w:rPr>
          <w:sz w:val="28"/>
          <w:szCs w:val="28"/>
        </w:rPr>
      </w:pPr>
    </w:p>
    <w:p w14:paraId="578873EE" w14:textId="77777777" w:rsidR="007163F5" w:rsidRDefault="007163F5" w:rsidP="00D56719">
      <w:pPr>
        <w:rPr>
          <w:sz w:val="28"/>
          <w:szCs w:val="28"/>
        </w:rPr>
      </w:pPr>
    </w:p>
    <w:p w14:paraId="28D455DE" w14:textId="77777777" w:rsidR="007163F5" w:rsidRDefault="007163F5" w:rsidP="00D56719">
      <w:pPr>
        <w:rPr>
          <w:sz w:val="28"/>
          <w:szCs w:val="28"/>
        </w:rPr>
      </w:pPr>
    </w:p>
    <w:p w14:paraId="531F7C11" w14:textId="77777777" w:rsidR="007163F5" w:rsidRDefault="007163F5" w:rsidP="00D56719">
      <w:pPr>
        <w:rPr>
          <w:sz w:val="28"/>
          <w:szCs w:val="28"/>
        </w:rPr>
      </w:pPr>
    </w:p>
    <w:p w14:paraId="79E779F4" w14:textId="77777777" w:rsidR="007163F5" w:rsidRDefault="007163F5" w:rsidP="00D56719">
      <w:pPr>
        <w:rPr>
          <w:sz w:val="28"/>
          <w:szCs w:val="28"/>
        </w:rPr>
      </w:pPr>
    </w:p>
    <w:p w14:paraId="3D5EFAB0" w14:textId="77777777" w:rsidR="00E049F0" w:rsidRDefault="00AC624F" w:rsidP="00AC624F">
      <w:pPr>
        <w:spacing w:line="360" w:lineRule="atLeast"/>
        <w:ind w:left="3969"/>
        <w:rPr>
          <w:sz w:val="28"/>
          <w:szCs w:val="26"/>
        </w:rPr>
      </w:pPr>
      <w:r>
        <w:rPr>
          <w:sz w:val="28"/>
          <w:szCs w:val="26"/>
        </w:rPr>
        <w:t xml:space="preserve">                                      </w:t>
      </w:r>
      <w:r w:rsidR="007163F5">
        <w:rPr>
          <w:sz w:val="28"/>
          <w:szCs w:val="26"/>
        </w:rPr>
        <w:t xml:space="preserve"> </w:t>
      </w:r>
    </w:p>
    <w:p w14:paraId="20BF4F0D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66486A48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03222DB8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51408BFD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34473FD5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2C688D78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7325AC1D" w14:textId="644D1DC8" w:rsidR="007163F5" w:rsidRPr="0076384A" w:rsidRDefault="007163F5" w:rsidP="006B07D0">
      <w:pPr>
        <w:spacing w:line="360" w:lineRule="atLeast"/>
        <w:ind w:left="5103"/>
        <w:jc w:val="center"/>
        <w:rPr>
          <w:sz w:val="26"/>
          <w:szCs w:val="26"/>
        </w:rPr>
      </w:pPr>
      <w:r w:rsidRPr="0076384A">
        <w:rPr>
          <w:sz w:val="26"/>
          <w:szCs w:val="26"/>
        </w:rPr>
        <w:lastRenderedPageBreak/>
        <w:t>Приложение</w:t>
      </w:r>
    </w:p>
    <w:p w14:paraId="06C3179C" w14:textId="279DDF80" w:rsidR="00AC624F" w:rsidRPr="0076384A" w:rsidRDefault="0076384A" w:rsidP="006B07D0">
      <w:pPr>
        <w:spacing w:line="360" w:lineRule="atLeast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к</w:t>
      </w:r>
      <w:r w:rsidR="007163F5" w:rsidRPr="0076384A">
        <w:rPr>
          <w:sz w:val="26"/>
          <w:szCs w:val="26"/>
        </w:rPr>
        <w:t xml:space="preserve"> </w:t>
      </w:r>
      <w:r w:rsidRPr="0076384A">
        <w:rPr>
          <w:sz w:val="26"/>
          <w:szCs w:val="26"/>
        </w:rPr>
        <w:t>приказу финансового управления</w:t>
      </w:r>
    </w:p>
    <w:p w14:paraId="750BA89E" w14:textId="3C3F8B6C" w:rsidR="00AC624F" w:rsidRPr="0076384A" w:rsidRDefault="007163F5" w:rsidP="006B07D0">
      <w:pPr>
        <w:spacing w:line="360" w:lineRule="atLeast"/>
        <w:ind w:left="5103"/>
        <w:jc w:val="center"/>
        <w:rPr>
          <w:sz w:val="26"/>
          <w:szCs w:val="26"/>
        </w:rPr>
      </w:pPr>
      <w:r w:rsidRPr="0076384A">
        <w:rPr>
          <w:sz w:val="26"/>
          <w:szCs w:val="26"/>
        </w:rPr>
        <w:t>Пожарского муниципального</w:t>
      </w:r>
    </w:p>
    <w:p w14:paraId="39DDDE6D" w14:textId="6CD480E1" w:rsidR="007163F5" w:rsidRPr="0076384A" w:rsidRDefault="00AC624F" w:rsidP="006B07D0">
      <w:pPr>
        <w:spacing w:line="360" w:lineRule="atLeast"/>
        <w:ind w:left="5103"/>
        <w:jc w:val="center"/>
        <w:rPr>
          <w:sz w:val="26"/>
          <w:szCs w:val="26"/>
        </w:rPr>
      </w:pPr>
      <w:r w:rsidRPr="0076384A">
        <w:rPr>
          <w:sz w:val="26"/>
          <w:szCs w:val="26"/>
        </w:rPr>
        <w:t xml:space="preserve">округа </w:t>
      </w:r>
      <w:r w:rsidR="007163F5" w:rsidRPr="0076384A">
        <w:rPr>
          <w:sz w:val="26"/>
          <w:szCs w:val="26"/>
        </w:rPr>
        <w:t>Приморского края</w:t>
      </w:r>
    </w:p>
    <w:p w14:paraId="0FAACB2D" w14:textId="2171F7A6" w:rsidR="007163F5" w:rsidRPr="0076384A" w:rsidRDefault="007163F5" w:rsidP="006B07D0">
      <w:pPr>
        <w:spacing w:line="360" w:lineRule="atLeast"/>
        <w:ind w:left="5103"/>
        <w:jc w:val="center"/>
        <w:rPr>
          <w:sz w:val="26"/>
          <w:szCs w:val="26"/>
        </w:rPr>
      </w:pPr>
      <w:r w:rsidRPr="0076384A">
        <w:rPr>
          <w:sz w:val="26"/>
          <w:szCs w:val="26"/>
        </w:rPr>
        <w:t xml:space="preserve">от </w:t>
      </w:r>
      <w:r w:rsidR="006B07D0">
        <w:rPr>
          <w:sz w:val="26"/>
          <w:szCs w:val="26"/>
        </w:rPr>
        <w:t>23.12.2024</w:t>
      </w:r>
      <w:r w:rsidR="00A10AD6">
        <w:rPr>
          <w:sz w:val="26"/>
          <w:szCs w:val="26"/>
        </w:rPr>
        <w:t xml:space="preserve"> </w:t>
      </w:r>
      <w:r w:rsidRPr="0076384A">
        <w:rPr>
          <w:sz w:val="26"/>
          <w:szCs w:val="26"/>
        </w:rPr>
        <w:t>№</w:t>
      </w:r>
      <w:r w:rsidR="0082714A">
        <w:rPr>
          <w:sz w:val="26"/>
          <w:szCs w:val="26"/>
        </w:rPr>
        <w:t xml:space="preserve"> </w:t>
      </w:r>
      <w:bookmarkStart w:id="2" w:name="_GoBack"/>
      <w:bookmarkEnd w:id="2"/>
      <w:r w:rsidR="006B07D0">
        <w:rPr>
          <w:sz w:val="26"/>
          <w:szCs w:val="26"/>
        </w:rPr>
        <w:t>27-од</w:t>
      </w:r>
    </w:p>
    <w:p w14:paraId="26412D14" w14:textId="77777777" w:rsidR="007163F5" w:rsidRPr="0076384A" w:rsidRDefault="007163F5" w:rsidP="007163F5">
      <w:pPr>
        <w:spacing w:line="360" w:lineRule="atLeast"/>
        <w:jc w:val="right"/>
        <w:rPr>
          <w:sz w:val="26"/>
          <w:szCs w:val="26"/>
        </w:rPr>
      </w:pPr>
    </w:p>
    <w:p w14:paraId="5C00722B" w14:textId="30A69154" w:rsidR="00E049F0" w:rsidRPr="0076384A" w:rsidRDefault="00E049F0" w:rsidP="00E049F0">
      <w:pPr>
        <w:spacing w:line="360" w:lineRule="atLeast"/>
        <w:ind w:left="3969"/>
        <w:rPr>
          <w:sz w:val="26"/>
          <w:szCs w:val="26"/>
        </w:rPr>
      </w:pPr>
      <w:r w:rsidRPr="0076384A">
        <w:rPr>
          <w:sz w:val="26"/>
          <w:szCs w:val="26"/>
        </w:rPr>
        <w:t xml:space="preserve">                                    Приложение 1</w:t>
      </w:r>
    </w:p>
    <w:p w14:paraId="1828BCA8" w14:textId="365415DD" w:rsidR="00E049F0" w:rsidRPr="0076384A" w:rsidRDefault="00E049F0" w:rsidP="00E049F0">
      <w:pPr>
        <w:spacing w:line="360" w:lineRule="atLeast"/>
        <w:ind w:left="3969"/>
        <w:rPr>
          <w:sz w:val="26"/>
          <w:szCs w:val="26"/>
        </w:rPr>
      </w:pPr>
      <w:r w:rsidRPr="0076384A">
        <w:rPr>
          <w:sz w:val="26"/>
          <w:szCs w:val="26"/>
        </w:rPr>
        <w:t xml:space="preserve">               </w:t>
      </w:r>
      <w:r w:rsidR="00A10AD6">
        <w:rPr>
          <w:sz w:val="26"/>
          <w:szCs w:val="26"/>
        </w:rPr>
        <w:t xml:space="preserve"> </w:t>
      </w:r>
      <w:r w:rsidRPr="0076384A">
        <w:rPr>
          <w:sz w:val="26"/>
          <w:szCs w:val="26"/>
        </w:rPr>
        <w:t xml:space="preserve"> </w:t>
      </w:r>
      <w:r w:rsidR="00A10AD6">
        <w:rPr>
          <w:sz w:val="26"/>
          <w:szCs w:val="26"/>
        </w:rPr>
        <w:t xml:space="preserve">  к </w:t>
      </w:r>
      <w:r w:rsidR="0076384A">
        <w:rPr>
          <w:sz w:val="26"/>
          <w:szCs w:val="26"/>
        </w:rPr>
        <w:t>приказу финансового управления</w:t>
      </w:r>
      <w:r w:rsidRPr="0076384A">
        <w:rPr>
          <w:sz w:val="26"/>
          <w:szCs w:val="26"/>
        </w:rPr>
        <w:t xml:space="preserve">                </w:t>
      </w:r>
    </w:p>
    <w:p w14:paraId="6DDA351F" w14:textId="77777777" w:rsidR="00E049F0" w:rsidRPr="0076384A" w:rsidRDefault="00E049F0" w:rsidP="00E049F0">
      <w:pPr>
        <w:spacing w:line="360" w:lineRule="atLeast"/>
        <w:ind w:left="3969"/>
        <w:rPr>
          <w:sz w:val="26"/>
          <w:szCs w:val="26"/>
        </w:rPr>
      </w:pPr>
      <w:r w:rsidRPr="0076384A">
        <w:rPr>
          <w:sz w:val="26"/>
          <w:szCs w:val="26"/>
        </w:rPr>
        <w:t xml:space="preserve">                       Пожарского муниципального </w:t>
      </w:r>
    </w:p>
    <w:p w14:paraId="6734DA06" w14:textId="77777777" w:rsidR="00E049F0" w:rsidRPr="0076384A" w:rsidRDefault="00E049F0" w:rsidP="00E049F0">
      <w:pPr>
        <w:spacing w:line="360" w:lineRule="atLeast"/>
        <w:ind w:left="3969"/>
        <w:rPr>
          <w:sz w:val="26"/>
          <w:szCs w:val="26"/>
        </w:rPr>
      </w:pPr>
      <w:r w:rsidRPr="0076384A">
        <w:rPr>
          <w:sz w:val="26"/>
          <w:szCs w:val="26"/>
        </w:rPr>
        <w:t xml:space="preserve">                           округа Приморского края</w:t>
      </w:r>
    </w:p>
    <w:p w14:paraId="719D0A71" w14:textId="457905FC" w:rsidR="00E049F0" w:rsidRPr="0076384A" w:rsidRDefault="00E049F0" w:rsidP="00E049F0">
      <w:pPr>
        <w:spacing w:line="360" w:lineRule="atLeast"/>
        <w:ind w:left="3969"/>
        <w:rPr>
          <w:sz w:val="26"/>
          <w:szCs w:val="26"/>
        </w:rPr>
      </w:pPr>
      <w:r w:rsidRPr="0076384A">
        <w:rPr>
          <w:sz w:val="26"/>
          <w:szCs w:val="26"/>
        </w:rPr>
        <w:t xml:space="preserve">                    от </w:t>
      </w:r>
      <w:r w:rsidR="0076384A">
        <w:rPr>
          <w:sz w:val="26"/>
          <w:szCs w:val="26"/>
        </w:rPr>
        <w:t>19 декабря</w:t>
      </w:r>
      <w:r w:rsidR="0006397A" w:rsidRPr="0076384A">
        <w:rPr>
          <w:sz w:val="26"/>
          <w:szCs w:val="26"/>
        </w:rPr>
        <w:t xml:space="preserve"> </w:t>
      </w:r>
      <w:r w:rsidRPr="0076384A">
        <w:rPr>
          <w:sz w:val="26"/>
          <w:szCs w:val="26"/>
        </w:rPr>
        <w:t>2024 года</w:t>
      </w:r>
      <w:r w:rsidR="0076384A">
        <w:rPr>
          <w:sz w:val="26"/>
          <w:szCs w:val="26"/>
        </w:rPr>
        <w:t xml:space="preserve"> </w:t>
      </w:r>
      <w:r w:rsidRPr="0076384A">
        <w:rPr>
          <w:sz w:val="26"/>
          <w:szCs w:val="26"/>
        </w:rPr>
        <w:t xml:space="preserve">№ </w:t>
      </w:r>
      <w:r w:rsidR="0076384A">
        <w:rPr>
          <w:sz w:val="26"/>
          <w:szCs w:val="26"/>
        </w:rPr>
        <w:t>26-од</w:t>
      </w:r>
    </w:p>
    <w:p w14:paraId="73B759E4" w14:textId="77777777" w:rsidR="00E049F0" w:rsidRDefault="00E049F0" w:rsidP="007163F5">
      <w:pPr>
        <w:spacing w:line="360" w:lineRule="atLeast"/>
        <w:jc w:val="right"/>
        <w:rPr>
          <w:sz w:val="28"/>
          <w:szCs w:val="26"/>
        </w:rPr>
      </w:pPr>
    </w:p>
    <w:p w14:paraId="0259E231" w14:textId="77777777" w:rsidR="00AC624F" w:rsidRDefault="00AC624F" w:rsidP="007163F5">
      <w:pPr>
        <w:spacing w:line="360" w:lineRule="atLeast"/>
        <w:jc w:val="right"/>
        <w:rPr>
          <w:sz w:val="28"/>
          <w:szCs w:val="26"/>
        </w:rPr>
      </w:pPr>
    </w:p>
    <w:p w14:paraId="2D6B26CB" w14:textId="77777777" w:rsidR="007163F5" w:rsidRDefault="007163F5" w:rsidP="007163F5">
      <w:pPr>
        <w:spacing w:line="360" w:lineRule="atLeast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Перечень </w:t>
      </w:r>
    </w:p>
    <w:p w14:paraId="02BBFB03" w14:textId="4B2F9DA6" w:rsidR="007163F5" w:rsidRDefault="007163F5" w:rsidP="007163F5">
      <w:pPr>
        <w:spacing w:line="360" w:lineRule="atLeast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кодов подвидов по видам доходов бюджета </w:t>
      </w:r>
      <w:r w:rsidR="00380B15">
        <w:rPr>
          <w:sz w:val="28"/>
          <w:szCs w:val="26"/>
        </w:rPr>
        <w:t xml:space="preserve">Пожарского </w:t>
      </w:r>
      <w:r>
        <w:rPr>
          <w:sz w:val="28"/>
          <w:szCs w:val="26"/>
        </w:rPr>
        <w:t xml:space="preserve">муниципального округа, главными администраторами которых являются органы местного самоуправления Пожарского </w:t>
      </w:r>
      <w:r w:rsidRPr="0083005F">
        <w:rPr>
          <w:sz w:val="28"/>
          <w:szCs w:val="26"/>
        </w:rPr>
        <w:t>муниципального округа</w:t>
      </w:r>
    </w:p>
    <w:p w14:paraId="34160BDB" w14:textId="77777777" w:rsidR="00B7541D" w:rsidRDefault="00B7541D" w:rsidP="007163F5">
      <w:pPr>
        <w:spacing w:line="360" w:lineRule="atLeast"/>
        <w:jc w:val="center"/>
        <w:rPr>
          <w:sz w:val="28"/>
          <w:szCs w:val="26"/>
        </w:rPr>
      </w:pPr>
    </w:p>
    <w:p w14:paraId="403E876B" w14:textId="77777777" w:rsidR="007163F5" w:rsidRDefault="007163F5" w:rsidP="00D56719">
      <w:pPr>
        <w:rPr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8228"/>
      </w:tblGrid>
      <w:tr w:rsidR="003D5D29" w:rsidRPr="00411B91" w14:paraId="60F77649" w14:textId="77777777" w:rsidTr="00C71D3C">
        <w:trPr>
          <w:trHeight w:val="508"/>
        </w:trPr>
        <w:tc>
          <w:tcPr>
            <w:tcW w:w="9782" w:type="dxa"/>
            <w:gridSpan w:val="2"/>
            <w:shd w:val="clear" w:color="auto" w:fill="auto"/>
            <w:vAlign w:val="center"/>
          </w:tcPr>
          <w:p w14:paraId="30023D53" w14:textId="3E6AB6EF" w:rsidR="003D5D29" w:rsidRPr="00411B91" w:rsidRDefault="003D5D29" w:rsidP="00C71D3C">
            <w:pPr>
              <w:jc w:val="center"/>
              <w:rPr>
                <w:b/>
                <w:sz w:val="28"/>
                <w:szCs w:val="28"/>
              </w:rPr>
            </w:pPr>
            <w:r w:rsidRPr="00411B91">
              <w:rPr>
                <w:b/>
                <w:spacing w:val="20"/>
                <w:sz w:val="28"/>
                <w:szCs w:val="28"/>
              </w:rPr>
              <w:t>Код бюджетной классификации доходов 1 1</w:t>
            </w:r>
            <w:r>
              <w:rPr>
                <w:b/>
                <w:spacing w:val="20"/>
                <w:sz w:val="28"/>
                <w:szCs w:val="28"/>
              </w:rPr>
              <w:t>1</w:t>
            </w:r>
            <w:r w:rsidRPr="00411B91">
              <w:rPr>
                <w:b/>
                <w:spacing w:val="20"/>
                <w:sz w:val="28"/>
                <w:szCs w:val="28"/>
              </w:rPr>
              <w:t xml:space="preserve"> 0</w:t>
            </w:r>
            <w:r>
              <w:rPr>
                <w:b/>
                <w:spacing w:val="20"/>
                <w:sz w:val="28"/>
                <w:szCs w:val="28"/>
              </w:rPr>
              <w:t>9044</w:t>
            </w:r>
            <w:r w:rsidRPr="00411B91">
              <w:rPr>
                <w:b/>
                <w:spacing w:val="20"/>
                <w:sz w:val="28"/>
                <w:szCs w:val="28"/>
              </w:rPr>
              <w:t xml:space="preserve"> 14 </w:t>
            </w:r>
            <w:r>
              <w:rPr>
                <w:b/>
                <w:spacing w:val="20"/>
                <w:sz w:val="28"/>
                <w:szCs w:val="28"/>
              </w:rPr>
              <w:t>2</w:t>
            </w:r>
            <w:r w:rsidRPr="00411B91">
              <w:rPr>
                <w:b/>
                <w:spacing w:val="20"/>
                <w:sz w:val="28"/>
                <w:szCs w:val="28"/>
              </w:rPr>
              <w:t>000 1</w:t>
            </w:r>
            <w:r>
              <w:rPr>
                <w:b/>
                <w:spacing w:val="20"/>
                <w:sz w:val="28"/>
                <w:szCs w:val="28"/>
              </w:rPr>
              <w:t>2</w:t>
            </w:r>
            <w:r w:rsidRPr="00411B91">
              <w:rPr>
                <w:b/>
                <w:spacing w:val="20"/>
                <w:sz w:val="28"/>
                <w:szCs w:val="28"/>
              </w:rPr>
              <w:t>0</w:t>
            </w:r>
          </w:p>
        </w:tc>
      </w:tr>
      <w:tr w:rsidR="003D5D29" w:rsidRPr="003E72AA" w14:paraId="4D50B37B" w14:textId="77777777" w:rsidTr="00C71D3C">
        <w:tc>
          <w:tcPr>
            <w:tcW w:w="1554" w:type="dxa"/>
            <w:shd w:val="clear" w:color="auto" w:fill="auto"/>
          </w:tcPr>
          <w:p w14:paraId="1081C642" w14:textId="77777777" w:rsidR="003D5D29" w:rsidRPr="00A62510" w:rsidRDefault="003D5D29" w:rsidP="00C71D3C">
            <w:pPr>
              <w:spacing w:line="36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  <w:r w:rsidRPr="00A62510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2</w:t>
            </w:r>
            <w:r w:rsidRPr="00A62510">
              <w:rPr>
                <w:sz w:val="28"/>
                <w:szCs w:val="28"/>
              </w:rPr>
              <w:t>0</w:t>
            </w:r>
          </w:p>
        </w:tc>
        <w:tc>
          <w:tcPr>
            <w:tcW w:w="8228" w:type="dxa"/>
            <w:shd w:val="clear" w:color="auto" w:fill="auto"/>
            <w:vAlign w:val="center"/>
          </w:tcPr>
          <w:p w14:paraId="5D9F8F7E" w14:textId="6247B353" w:rsidR="003D5D29" w:rsidRPr="003E72AA" w:rsidRDefault="003D5D29" w:rsidP="003D5D29">
            <w:pPr>
              <w:jc w:val="both"/>
              <w:rPr>
                <w:color w:val="000000"/>
                <w:sz w:val="28"/>
                <w:szCs w:val="28"/>
              </w:rPr>
            </w:pPr>
            <w:r w:rsidRPr="007163F5">
              <w:rPr>
                <w:color w:val="000000"/>
                <w:sz w:val="28"/>
                <w:szCs w:val="28"/>
              </w:rPr>
              <w:t xml:space="preserve">- </w:t>
            </w:r>
            <w:r w:rsidRPr="00CD0DC9">
              <w:rPr>
                <w:rFonts w:eastAsiaTheme="minorHAnsi"/>
                <w:sz w:val="26"/>
                <w:szCs w:val="26"/>
                <w:lang w:eastAsia="en-US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, </w:t>
            </w:r>
            <w:r w:rsidRPr="00CD0DC9">
              <w:rPr>
                <w:sz w:val="26"/>
                <w:szCs w:val="26"/>
              </w:rPr>
              <w:t>(пени по соответствующему платежу)</w:t>
            </w:r>
          </w:p>
        </w:tc>
      </w:tr>
    </w:tbl>
    <w:p w14:paraId="10AAD253" w14:textId="77777777" w:rsidR="003D5D29" w:rsidRPr="00DD1AD2" w:rsidRDefault="003D5D29" w:rsidP="00D56719">
      <w:pPr>
        <w:rPr>
          <w:sz w:val="28"/>
          <w:szCs w:val="28"/>
        </w:rPr>
      </w:pPr>
    </w:p>
    <w:sectPr w:rsidR="003D5D29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5D6378"/>
    <w:multiLevelType w:val="hybridMultilevel"/>
    <w:tmpl w:val="12247032"/>
    <w:lvl w:ilvl="0" w:tplc="4B5C9274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D71947"/>
    <w:multiLevelType w:val="hybridMultilevel"/>
    <w:tmpl w:val="96AE0FBC"/>
    <w:lvl w:ilvl="0" w:tplc="99B8B29C">
      <w:start w:val="7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11"/>
  </w:num>
  <w:num w:numId="10">
    <w:abstractNumId w:val="4"/>
  </w:num>
  <w:num w:numId="11">
    <w:abstractNumId w:val="8"/>
  </w:num>
  <w:num w:numId="12">
    <w:abstractNumId w:val="13"/>
  </w:num>
  <w:num w:numId="13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82"/>
    <w:rsid w:val="00026850"/>
    <w:rsid w:val="00034338"/>
    <w:rsid w:val="00052C44"/>
    <w:rsid w:val="0006397A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146A43"/>
    <w:rsid w:val="001565DC"/>
    <w:rsid w:val="00163D56"/>
    <w:rsid w:val="00184233"/>
    <w:rsid w:val="00195B36"/>
    <w:rsid w:val="001E24D0"/>
    <w:rsid w:val="001E32F9"/>
    <w:rsid w:val="00211CD7"/>
    <w:rsid w:val="00214C2D"/>
    <w:rsid w:val="002574DA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5642C"/>
    <w:rsid w:val="003707C4"/>
    <w:rsid w:val="00380B15"/>
    <w:rsid w:val="00384B9F"/>
    <w:rsid w:val="00386D83"/>
    <w:rsid w:val="003935C5"/>
    <w:rsid w:val="003B4F22"/>
    <w:rsid w:val="003B748C"/>
    <w:rsid w:val="003D5D29"/>
    <w:rsid w:val="003E1F53"/>
    <w:rsid w:val="003F31B4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3B1F"/>
    <w:rsid w:val="0069703E"/>
    <w:rsid w:val="006B07D0"/>
    <w:rsid w:val="006B4098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163F5"/>
    <w:rsid w:val="0073547F"/>
    <w:rsid w:val="00746073"/>
    <w:rsid w:val="007569A1"/>
    <w:rsid w:val="0076384A"/>
    <w:rsid w:val="007832B1"/>
    <w:rsid w:val="00785A27"/>
    <w:rsid w:val="007905B1"/>
    <w:rsid w:val="007C1E4C"/>
    <w:rsid w:val="00821A22"/>
    <w:rsid w:val="008225EB"/>
    <w:rsid w:val="0082714A"/>
    <w:rsid w:val="008450A1"/>
    <w:rsid w:val="00850B17"/>
    <w:rsid w:val="008629E1"/>
    <w:rsid w:val="0086733C"/>
    <w:rsid w:val="008728E1"/>
    <w:rsid w:val="00873FFD"/>
    <w:rsid w:val="008742F4"/>
    <w:rsid w:val="008A5B26"/>
    <w:rsid w:val="008A6B79"/>
    <w:rsid w:val="008C5047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0AD6"/>
    <w:rsid w:val="00A13E63"/>
    <w:rsid w:val="00A231A6"/>
    <w:rsid w:val="00A61D40"/>
    <w:rsid w:val="00A73159"/>
    <w:rsid w:val="00A76FA9"/>
    <w:rsid w:val="00AA4350"/>
    <w:rsid w:val="00AB1495"/>
    <w:rsid w:val="00AC624F"/>
    <w:rsid w:val="00AF3CBE"/>
    <w:rsid w:val="00AF5231"/>
    <w:rsid w:val="00AF5290"/>
    <w:rsid w:val="00B050F7"/>
    <w:rsid w:val="00B30F26"/>
    <w:rsid w:val="00B4592A"/>
    <w:rsid w:val="00B7541D"/>
    <w:rsid w:val="00B8095C"/>
    <w:rsid w:val="00B9202A"/>
    <w:rsid w:val="00B93FAF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B6B64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49F0"/>
    <w:rsid w:val="00E07C56"/>
    <w:rsid w:val="00E14982"/>
    <w:rsid w:val="00E613F3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213CA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  <w:rsid w:val="00FD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.dotx</Template>
  <TotalTime>53</TotalTime>
  <Pages>3</Pages>
  <Words>275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Учетная запись Майкрософт</cp:lastModifiedBy>
  <cp:revision>8</cp:revision>
  <cp:lastPrinted>2024-12-22T23:46:00Z</cp:lastPrinted>
  <dcterms:created xsi:type="dcterms:W3CDTF">2024-11-08T05:51:00Z</dcterms:created>
  <dcterms:modified xsi:type="dcterms:W3CDTF">2024-12-23T03:19:00Z</dcterms:modified>
</cp:coreProperties>
</file>