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58120E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 мая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58120E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471D75" w:rsidRDefault="00532878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21001</w:t>
      </w:r>
      <w:r w:rsidR="000E0937" w:rsidRPr="00471D75">
        <w:rPr>
          <w:sz w:val="28"/>
          <w:szCs w:val="28"/>
        </w:rPr>
        <w:t xml:space="preserve"> </w:t>
      </w:r>
      <w:r w:rsidR="00DF4CB5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 w:rsidR="00C2729C" w:rsidRPr="00471D75">
        <w:rPr>
          <w:sz w:val="28"/>
          <w:szCs w:val="28"/>
        </w:rPr>
        <w:t>расходы</w:t>
      </w:r>
      <w:r w:rsidR="00027746">
        <w:rPr>
          <w:sz w:val="28"/>
          <w:szCs w:val="28"/>
        </w:rPr>
        <w:t xml:space="preserve"> на обеспечение аварийно-восстановительных работ на территории Пожарского муниципального округа.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lastRenderedPageBreak/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30123F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30123F">
        <w:rPr>
          <w:sz w:val="28"/>
          <w:szCs w:val="28"/>
        </w:rPr>
        <w:t xml:space="preserve">Непрограммные направления </w:t>
      </w:r>
      <w:r>
        <w:rPr>
          <w:sz w:val="28"/>
          <w:szCs w:val="28"/>
        </w:rPr>
        <w:t>9</w:t>
      </w:r>
      <w:r w:rsidR="00C2729C" w:rsidRPr="00471D75">
        <w:rPr>
          <w:sz w:val="28"/>
          <w:szCs w:val="28"/>
        </w:rPr>
        <w:t>9</w:t>
      </w:r>
      <w:r w:rsidR="008A5348" w:rsidRPr="00471D75">
        <w:rPr>
          <w:sz w:val="28"/>
          <w:szCs w:val="28"/>
        </w:rPr>
        <w:t xml:space="preserve"> 0 00 00000 </w:t>
      </w:r>
      <w:r>
        <w:rPr>
          <w:sz w:val="28"/>
          <w:szCs w:val="28"/>
        </w:rPr>
        <w:t>«</w:t>
      </w:r>
      <w:r w:rsidRPr="0030123F">
        <w:rPr>
          <w:sz w:val="28"/>
          <w:szCs w:val="28"/>
        </w:rPr>
        <w:t>Непрограммные направления деятельности органов местного самоуправления</w:t>
      </w:r>
      <w:r>
        <w:rPr>
          <w:sz w:val="28"/>
          <w:szCs w:val="28"/>
        </w:rPr>
        <w:t>»</w:t>
      </w:r>
      <w:r w:rsidR="00C2729C" w:rsidRPr="00471D7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                         </w:t>
      </w:r>
      <w:r w:rsidR="00C2729C" w:rsidRPr="00471D75">
        <w:rPr>
          <w:sz w:val="28"/>
          <w:szCs w:val="28"/>
        </w:rPr>
        <w:t xml:space="preserve">2023-2025 годы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471D75" w:rsidRDefault="0030123F" w:rsidP="000730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9999921001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C37C62" w:rsidP="004C67C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71D75">
              <w:rPr>
                <w:sz w:val="28"/>
                <w:szCs w:val="28"/>
              </w:rPr>
              <w:t xml:space="preserve">Расходы </w:t>
            </w:r>
            <w:r w:rsidR="0030123F" w:rsidRPr="0030123F">
              <w:rPr>
                <w:sz w:val="28"/>
                <w:szCs w:val="28"/>
              </w:rPr>
              <w:t>на обеспечение аварийно-восстановительных работ на территории Пожарского муниципального округа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7746"/>
    <w:rsid w:val="0007309D"/>
    <w:rsid w:val="000769CB"/>
    <w:rsid w:val="000A5B6B"/>
    <w:rsid w:val="000D6CF6"/>
    <w:rsid w:val="000E0937"/>
    <w:rsid w:val="001071E3"/>
    <w:rsid w:val="00141F53"/>
    <w:rsid w:val="001E24D0"/>
    <w:rsid w:val="00211CD7"/>
    <w:rsid w:val="00270689"/>
    <w:rsid w:val="002B09F4"/>
    <w:rsid w:val="002B15D8"/>
    <w:rsid w:val="002F0B66"/>
    <w:rsid w:val="00300E9B"/>
    <w:rsid w:val="0030123F"/>
    <w:rsid w:val="00325182"/>
    <w:rsid w:val="00331238"/>
    <w:rsid w:val="003935C5"/>
    <w:rsid w:val="003D433F"/>
    <w:rsid w:val="00471D75"/>
    <w:rsid w:val="004C67C2"/>
    <w:rsid w:val="004F03FB"/>
    <w:rsid w:val="00532878"/>
    <w:rsid w:val="0058120E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F4CB5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FA683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5</TotalTime>
  <Pages>2</Pages>
  <Words>277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5</cp:revision>
  <cp:lastPrinted>2023-03-30T01:55:00Z</cp:lastPrinted>
  <dcterms:created xsi:type="dcterms:W3CDTF">2023-05-26T06:02:00Z</dcterms:created>
  <dcterms:modified xsi:type="dcterms:W3CDTF">2023-05-26T06:18:00Z</dcterms:modified>
</cp:coreProperties>
</file>