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16F2BCDF" w:rsidR="00D61BCF" w:rsidRPr="00DD1AD2" w:rsidRDefault="00E613F3" w:rsidP="00FD29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апреля 2024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D1AD2">
              <w:rPr>
                <w:sz w:val="26"/>
                <w:szCs w:val="26"/>
              </w:rPr>
              <w:t>пгт</w:t>
            </w:r>
            <w:proofErr w:type="spellEnd"/>
            <w:r w:rsidRPr="00DD1AD2">
              <w:rPr>
                <w:sz w:val="26"/>
                <w:szCs w:val="26"/>
              </w:rPr>
              <w:t xml:space="preserve"> </w:t>
            </w:r>
            <w:proofErr w:type="spellStart"/>
            <w:r w:rsidRPr="00DD1AD2">
              <w:rPr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2335D2D2" w:rsidR="00D61BCF" w:rsidRPr="00DD1AD2" w:rsidRDefault="00E613F3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366-па</w:t>
            </w:r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4CABF10B" w14:textId="5D30296B" w:rsidR="00A61D40" w:rsidRPr="00A61D40" w:rsidRDefault="00A61D40" w:rsidP="00A61D40">
      <w:pPr>
        <w:jc w:val="center"/>
        <w:rPr>
          <w:b/>
          <w:sz w:val="28"/>
          <w:szCs w:val="28"/>
        </w:rPr>
      </w:pPr>
      <w:r w:rsidRPr="00A61D40">
        <w:rPr>
          <w:b/>
          <w:sz w:val="28"/>
          <w:szCs w:val="28"/>
        </w:rPr>
        <w:t xml:space="preserve">О внесении </w:t>
      </w:r>
      <w:r w:rsidR="00655215">
        <w:rPr>
          <w:b/>
          <w:sz w:val="28"/>
          <w:szCs w:val="28"/>
        </w:rPr>
        <w:t>изменений</w:t>
      </w:r>
      <w:r w:rsidRPr="00A61D40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b/>
          <w:sz w:val="28"/>
          <w:szCs w:val="28"/>
        </w:rPr>
        <w:t xml:space="preserve">Приморского края </w:t>
      </w:r>
      <w:r w:rsidR="00655215">
        <w:rPr>
          <w:b/>
          <w:sz w:val="28"/>
          <w:szCs w:val="28"/>
        </w:rPr>
        <w:t xml:space="preserve">от 28 декабря 2023 года </w:t>
      </w:r>
      <w:r w:rsidR="00EF6D69">
        <w:rPr>
          <w:b/>
          <w:sz w:val="28"/>
          <w:szCs w:val="28"/>
        </w:rPr>
        <w:t xml:space="preserve">       </w:t>
      </w:r>
      <w:r w:rsidR="00655215">
        <w:rPr>
          <w:b/>
          <w:sz w:val="28"/>
          <w:szCs w:val="28"/>
        </w:rPr>
        <w:t>№</w:t>
      </w:r>
      <w:r w:rsidR="00EF6D69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>1483-па «Об утверждении Перечня</w:t>
      </w:r>
      <w:r w:rsidRPr="00A61D40">
        <w:rPr>
          <w:b/>
          <w:sz w:val="28"/>
          <w:szCs w:val="28"/>
        </w:rPr>
        <w:t xml:space="preserve"> главных администраторов доходов, главных администраторов источников финансирования бюджета Пожарского муниципального округа </w:t>
      </w:r>
      <w:r w:rsidR="00655215">
        <w:rPr>
          <w:b/>
          <w:sz w:val="28"/>
          <w:szCs w:val="28"/>
        </w:rPr>
        <w:t xml:space="preserve">Приморского края </w:t>
      </w:r>
      <w:r w:rsidR="00EF6D69">
        <w:rPr>
          <w:b/>
          <w:sz w:val="28"/>
          <w:szCs w:val="28"/>
        </w:rPr>
        <w:t xml:space="preserve">          </w:t>
      </w:r>
      <w:r w:rsidRPr="00A61D40">
        <w:rPr>
          <w:b/>
          <w:sz w:val="28"/>
          <w:szCs w:val="28"/>
        </w:rPr>
        <w:t>на 2024 год</w:t>
      </w:r>
      <w:r w:rsidR="00655215">
        <w:rPr>
          <w:b/>
          <w:sz w:val="28"/>
          <w:szCs w:val="28"/>
        </w:rPr>
        <w:t>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62CA9B38" w14:textId="404EAC5A" w:rsidR="003F31B4" w:rsidRPr="00DD1AD2" w:rsidRDefault="00A61D40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статьей 160.2 Бюджетного кодекса Российской Федерации,  приказом Министерства финансов Российской Федерации от 01 июня 2023 года № 80-</w:t>
      </w:r>
      <w:r w:rsidRPr="003A7CAA">
        <w:rPr>
          <w:sz w:val="28"/>
          <w:szCs w:val="28"/>
        </w:rPr>
        <w:t>н «Об утверждении кодов (перечней кодов)  бюджетной классифика</w:t>
      </w:r>
      <w:r>
        <w:rPr>
          <w:sz w:val="28"/>
          <w:szCs w:val="28"/>
        </w:rPr>
        <w:t>ции Российской Федерации на 2024 год (на 2024 год и плановый период 2025 и 2026 годов)</w:t>
      </w:r>
      <w:r w:rsidR="003F31B4" w:rsidRPr="00DD1AD2">
        <w:rPr>
          <w:sz w:val="28"/>
          <w:szCs w:val="28"/>
        </w:rPr>
        <w:t xml:space="preserve">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0" w:name="_Hlk136186108"/>
      <w:bookmarkStart w:id="1" w:name="_Hlk136185395"/>
      <w:r w:rsidR="003F31B4" w:rsidRPr="00DD1AD2">
        <w:rPr>
          <w:sz w:val="28"/>
          <w:szCs w:val="28"/>
        </w:rPr>
        <w:t xml:space="preserve">Пожарского </w:t>
      </w:r>
      <w:bookmarkEnd w:id="0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1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5A5241B6" w14:textId="10C2A636" w:rsidR="00655215" w:rsidRDefault="00A61D40" w:rsidP="00A61D40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1.</w:t>
      </w:r>
      <w:r w:rsidRPr="00295FF9">
        <w:rPr>
          <w:sz w:val="28"/>
          <w:szCs w:val="28"/>
        </w:rPr>
        <w:t xml:space="preserve"> </w:t>
      </w:r>
      <w:r w:rsidR="00655215">
        <w:rPr>
          <w:sz w:val="28"/>
          <w:szCs w:val="28"/>
        </w:rPr>
        <w:t xml:space="preserve">Внести </w:t>
      </w:r>
      <w:r w:rsidR="00655215" w:rsidRPr="00655215">
        <w:rPr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sz w:val="28"/>
          <w:szCs w:val="28"/>
        </w:rPr>
        <w:t xml:space="preserve">Приморского края </w:t>
      </w:r>
      <w:r w:rsidR="00655215" w:rsidRPr="00655215">
        <w:rPr>
          <w:sz w:val="28"/>
          <w:szCs w:val="28"/>
        </w:rPr>
        <w:t>от 28 декабря 2023 года №</w:t>
      </w:r>
      <w:r w:rsidR="00EF6D69">
        <w:rPr>
          <w:sz w:val="28"/>
          <w:szCs w:val="28"/>
        </w:rPr>
        <w:t xml:space="preserve"> </w:t>
      </w:r>
      <w:r w:rsidR="00655215" w:rsidRPr="00655215">
        <w:rPr>
          <w:sz w:val="28"/>
          <w:szCs w:val="28"/>
        </w:rPr>
        <w:t>1483-па «Об утверждении Перечня главных администраторов доходов, главных администраторов источников финансирования бюджета Пожарского муниципального округа Приморского края на 2024 год»</w:t>
      </w:r>
      <w:r w:rsidR="00655215">
        <w:rPr>
          <w:sz w:val="28"/>
          <w:szCs w:val="28"/>
        </w:rPr>
        <w:t xml:space="preserve"> следующие изменения:</w:t>
      </w:r>
    </w:p>
    <w:p w14:paraId="3C25795F" w14:textId="69F6653E" w:rsidR="00A61D40" w:rsidRPr="00655215" w:rsidRDefault="00655215" w:rsidP="00A61D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1.1. Приложение 2 к</w:t>
      </w:r>
      <w:r w:rsidRPr="00655215">
        <w:t xml:space="preserve"> </w:t>
      </w:r>
      <w:r>
        <w:rPr>
          <w:sz w:val="28"/>
          <w:szCs w:val="28"/>
        </w:rPr>
        <w:t>постановлению</w:t>
      </w:r>
      <w:r w:rsidRPr="00655215">
        <w:rPr>
          <w:sz w:val="28"/>
          <w:szCs w:val="28"/>
        </w:rPr>
        <w:t xml:space="preserve"> администрации Пожарского муниципального округа</w:t>
      </w:r>
      <w:r>
        <w:rPr>
          <w:sz w:val="28"/>
          <w:szCs w:val="28"/>
        </w:rPr>
        <w:t xml:space="preserve"> </w:t>
      </w:r>
      <w:r w:rsidRPr="00655215">
        <w:rPr>
          <w:sz w:val="28"/>
          <w:szCs w:val="28"/>
        </w:rPr>
        <w:t>Приморского края</w:t>
      </w:r>
      <w:r>
        <w:rPr>
          <w:sz w:val="28"/>
          <w:szCs w:val="28"/>
        </w:rPr>
        <w:t xml:space="preserve"> «Перечень главных администраторов доходов бюджета Пожарского муниципального округа»</w:t>
      </w:r>
      <w:r w:rsidR="00B050F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A61D40" w:rsidRPr="00DB055A">
        <w:rPr>
          <w:sz w:val="28"/>
          <w:szCs w:val="28"/>
        </w:rPr>
        <w:t xml:space="preserve">ополнить </w:t>
      </w:r>
      <w:r w:rsidR="00B050F7">
        <w:rPr>
          <w:sz w:val="28"/>
          <w:szCs w:val="28"/>
        </w:rPr>
        <w:t>следующим</w:t>
      </w:r>
      <w:r w:rsidR="00A61D40" w:rsidRPr="00DB055A">
        <w:rPr>
          <w:sz w:val="28"/>
          <w:szCs w:val="28"/>
        </w:rPr>
        <w:t xml:space="preserve"> </w:t>
      </w:r>
      <w:r w:rsidR="00B050F7">
        <w:rPr>
          <w:sz w:val="28"/>
          <w:szCs w:val="28"/>
        </w:rPr>
        <w:t xml:space="preserve">кодом </w:t>
      </w:r>
      <w:r w:rsidR="00A61D40" w:rsidRPr="00DB055A">
        <w:rPr>
          <w:sz w:val="28"/>
          <w:szCs w:val="28"/>
        </w:rPr>
        <w:t>доходов бюджета Ро</w:t>
      </w:r>
      <w:r w:rsidR="00B050F7">
        <w:rPr>
          <w:sz w:val="28"/>
          <w:szCs w:val="28"/>
        </w:rPr>
        <w:t>ссийской Федерации, закрепленным</w:t>
      </w:r>
      <w:r w:rsidR="00A61D40" w:rsidRPr="00DB055A">
        <w:rPr>
          <w:sz w:val="28"/>
          <w:szCs w:val="28"/>
        </w:rPr>
        <w:t xml:space="preserve"> за </w:t>
      </w:r>
      <w:r w:rsidR="00A61D40" w:rsidRPr="008172BE">
        <w:rPr>
          <w:sz w:val="28"/>
          <w:szCs w:val="28"/>
        </w:rPr>
        <w:t>главным администратором доходов бюджета Пожарского муниц</w:t>
      </w:r>
      <w:r w:rsidR="00B050F7">
        <w:rPr>
          <w:sz w:val="28"/>
          <w:szCs w:val="28"/>
        </w:rPr>
        <w:t>ипального округа – администрацией</w:t>
      </w:r>
      <w:r w:rsidR="00A61D40" w:rsidRPr="008172BE">
        <w:rPr>
          <w:sz w:val="28"/>
          <w:szCs w:val="28"/>
        </w:rPr>
        <w:t xml:space="preserve"> Пожарского муниципального округа Приморского края:</w:t>
      </w:r>
    </w:p>
    <w:p w14:paraId="5EE6776E" w14:textId="77777777" w:rsidR="00FD29E9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172BE">
        <w:rPr>
          <w:sz w:val="28"/>
          <w:szCs w:val="28"/>
        </w:rPr>
        <w:t xml:space="preserve">198 </w:t>
      </w:r>
      <w:r w:rsidR="003707C4">
        <w:rPr>
          <w:sz w:val="28"/>
          <w:szCs w:val="28"/>
        </w:rPr>
        <w:t xml:space="preserve">1 </w:t>
      </w:r>
      <w:r w:rsidR="00FD29E9">
        <w:rPr>
          <w:sz w:val="28"/>
          <w:szCs w:val="28"/>
        </w:rPr>
        <w:t>11 05410 14 0000 12</w:t>
      </w:r>
      <w:r w:rsidR="003707C4" w:rsidRPr="003707C4">
        <w:rPr>
          <w:sz w:val="28"/>
          <w:szCs w:val="28"/>
        </w:rPr>
        <w:t>0</w:t>
      </w:r>
      <w:r w:rsidR="003707C4">
        <w:rPr>
          <w:sz w:val="28"/>
          <w:szCs w:val="28"/>
        </w:rPr>
        <w:t xml:space="preserve"> </w:t>
      </w:r>
      <w:r w:rsidRPr="008172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D29E9" w:rsidRPr="00FD29E9">
        <w:rPr>
          <w:sz w:val="28"/>
          <w:szCs w:val="28"/>
        </w:rPr>
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</w:r>
      <w:r w:rsidR="00FD29E9">
        <w:rPr>
          <w:sz w:val="28"/>
          <w:szCs w:val="28"/>
        </w:rPr>
        <w:t>.</w:t>
      </w:r>
    </w:p>
    <w:p w14:paraId="22AE9C1D" w14:textId="4A809239" w:rsidR="00A61D40" w:rsidRPr="008172BE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</w:t>
      </w:r>
      <w:r w:rsidR="000F3D55">
        <w:rPr>
          <w:sz w:val="28"/>
          <w:szCs w:val="28"/>
        </w:rPr>
        <w:t>астоящее постановление</w:t>
      </w:r>
      <w:r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Pr="008172BE">
        <w:rPr>
          <w:sz w:val="28"/>
          <w:szCs w:val="28"/>
        </w:rPr>
        <w:t>.</w:t>
      </w:r>
    </w:p>
    <w:p w14:paraId="22F9C5E8" w14:textId="1FA7C101" w:rsidR="003B748C" w:rsidRPr="00DD1AD2" w:rsidRDefault="00A61D40" w:rsidP="00A61D4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748C"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14:paraId="00498493" w14:textId="0D9CE11D"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 xml:space="preserve">4.  Контроль за исполнением настоящего постановления </w:t>
      </w:r>
      <w:r w:rsidR="00A61D40"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14:paraId="1F6FB95F" w14:textId="77777777" w:rsidR="00D56719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0B534FF8" w:rsidR="00D56719" w:rsidRPr="00DD1AD2" w:rsidRDefault="00B4592A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</w:t>
      </w:r>
      <w:r w:rsidR="0098000A">
        <w:rPr>
          <w:sz w:val="28"/>
          <w:szCs w:val="28"/>
        </w:rPr>
        <w:t xml:space="preserve">  </w:t>
      </w:r>
      <w:bookmarkStart w:id="2" w:name="_GoBack"/>
      <w:bookmarkEnd w:id="2"/>
      <w:r>
        <w:rPr>
          <w:sz w:val="28"/>
          <w:szCs w:val="28"/>
        </w:rPr>
        <w:t xml:space="preserve">   В.М.</w:t>
      </w:r>
      <w:r w:rsidR="0098000A">
        <w:rPr>
          <w:sz w:val="28"/>
          <w:szCs w:val="28"/>
        </w:rPr>
        <w:t xml:space="preserve"> </w:t>
      </w:r>
      <w:r>
        <w:rPr>
          <w:sz w:val="28"/>
          <w:szCs w:val="28"/>
        </w:rPr>
        <w:t>Козак</w:t>
      </w:r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146A43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707C4"/>
    <w:rsid w:val="00384B9F"/>
    <w:rsid w:val="00386D83"/>
    <w:rsid w:val="003935C5"/>
    <w:rsid w:val="003B4F22"/>
    <w:rsid w:val="003B748C"/>
    <w:rsid w:val="003E1F53"/>
    <w:rsid w:val="003F31B4"/>
    <w:rsid w:val="00401ECD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421B4"/>
    <w:rsid w:val="00960751"/>
    <w:rsid w:val="009678FE"/>
    <w:rsid w:val="0098000A"/>
    <w:rsid w:val="00980FA7"/>
    <w:rsid w:val="009C1242"/>
    <w:rsid w:val="009D0E60"/>
    <w:rsid w:val="009D3ADC"/>
    <w:rsid w:val="009F53FD"/>
    <w:rsid w:val="00A13E63"/>
    <w:rsid w:val="00A61D40"/>
    <w:rsid w:val="00A73159"/>
    <w:rsid w:val="00A76FA9"/>
    <w:rsid w:val="00AA4350"/>
    <w:rsid w:val="00AF3CBE"/>
    <w:rsid w:val="00AF5290"/>
    <w:rsid w:val="00B050F7"/>
    <w:rsid w:val="00B30F26"/>
    <w:rsid w:val="00B4592A"/>
    <w:rsid w:val="00B8095C"/>
    <w:rsid w:val="00BA2522"/>
    <w:rsid w:val="00BA3D84"/>
    <w:rsid w:val="00BA7B81"/>
    <w:rsid w:val="00BB0753"/>
    <w:rsid w:val="00BB443C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7C56"/>
    <w:rsid w:val="00E14982"/>
    <w:rsid w:val="00E613F3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  <w:rsid w:val="00FD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1</TotalTime>
  <Pages>2</Pages>
  <Words>311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4</cp:revision>
  <cp:lastPrinted>2024-04-17T03:07:00Z</cp:lastPrinted>
  <dcterms:created xsi:type="dcterms:W3CDTF">2024-04-17T03:07:00Z</dcterms:created>
  <dcterms:modified xsi:type="dcterms:W3CDTF">2024-04-18T04:29:00Z</dcterms:modified>
</cp:coreProperties>
</file>